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A59F9" w14:textId="47442BBF" w:rsidR="00B315A1" w:rsidRDefault="00B315A1" w:rsidP="00B315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A817B2">
          <w:rPr>
            <w:b/>
            <w:noProof/>
            <w:sz w:val="24"/>
          </w:rPr>
          <w:t>70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S6-25</w:t>
        </w:r>
        <w:r w:rsidR="00A817B2">
          <w:rPr>
            <w:b/>
            <w:i/>
            <w:noProof/>
            <w:sz w:val="28"/>
          </w:rPr>
          <w:t>5</w:t>
        </w:r>
        <w:r w:rsidR="003C218E">
          <w:rPr>
            <w:b/>
            <w:i/>
            <w:noProof/>
            <w:sz w:val="28"/>
          </w:rPr>
          <w:t>059</w:t>
        </w:r>
      </w:fldSimple>
    </w:p>
    <w:p w14:paraId="610A807E" w14:textId="49293A3F" w:rsidR="00B315A1" w:rsidRDefault="00E70FE4" w:rsidP="00B315A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817B2">
          <w:rPr>
            <w:b/>
            <w:noProof/>
            <w:sz w:val="24"/>
          </w:rPr>
          <w:t xml:space="preserve">Dallas, </w:t>
        </w:r>
      </w:fldSimple>
      <w:fldSimple w:instr=" DOCPROPERTY  Country  \* MERGEFORMAT ">
        <w:r w:rsidR="00A817B2">
          <w:rPr>
            <w:b/>
            <w:noProof/>
            <w:sz w:val="24"/>
          </w:rPr>
          <w:t>USA</w:t>
        </w:r>
      </w:fldSimple>
      <w:r w:rsidR="00A817B2">
        <w:rPr>
          <w:b/>
          <w:noProof/>
          <w:sz w:val="24"/>
        </w:rPr>
        <w:t xml:space="preserve">, </w:t>
      </w:r>
      <w:fldSimple w:instr=" DOCPROPERTY  StartDate  \* MERGEFORMAT ">
        <w:r w:rsidR="00A817B2">
          <w:rPr>
            <w:b/>
            <w:noProof/>
            <w:sz w:val="24"/>
          </w:rPr>
          <w:t>17</w:t>
        </w:r>
        <w:r w:rsidR="00A817B2" w:rsidRPr="00360F06">
          <w:rPr>
            <w:b/>
            <w:noProof/>
            <w:sz w:val="24"/>
            <w:vertAlign w:val="superscript"/>
          </w:rPr>
          <w:t>th</w:t>
        </w:r>
        <w:r w:rsidR="00A817B2">
          <w:rPr>
            <w:b/>
            <w:noProof/>
            <w:sz w:val="24"/>
          </w:rPr>
          <w:t xml:space="preserve"> - 21</w:t>
        </w:r>
        <w:r w:rsidR="00A817B2" w:rsidRPr="00360F06">
          <w:rPr>
            <w:b/>
            <w:noProof/>
            <w:sz w:val="24"/>
            <w:vertAlign w:val="superscript"/>
          </w:rPr>
          <w:t>st</w:t>
        </w:r>
        <w:r w:rsidR="00A817B2">
          <w:rPr>
            <w:b/>
            <w:noProof/>
            <w:sz w:val="24"/>
          </w:rPr>
          <w:t xml:space="preserve"> Nov 2025</w:t>
        </w:r>
      </w:fldSimple>
      <w:r w:rsidR="00A817B2">
        <w:rPr>
          <w:b/>
          <w:noProof/>
          <w:sz w:val="24"/>
        </w:rPr>
        <w:tab/>
      </w:r>
      <w:r w:rsidR="00A817B2">
        <w:rPr>
          <w:b/>
          <w:noProof/>
          <w:sz w:val="24"/>
        </w:rPr>
        <w:tab/>
      </w:r>
      <w:r w:rsidR="00A817B2">
        <w:rPr>
          <w:b/>
          <w:noProof/>
          <w:sz w:val="24"/>
        </w:rPr>
        <w:tab/>
        <w:t xml:space="preserve">            </w:t>
      </w:r>
      <w:r w:rsidR="00B315A1">
        <w:rPr>
          <w:b/>
          <w:noProof/>
          <w:sz w:val="24"/>
        </w:rPr>
        <w:t xml:space="preserve">                      </w:t>
      </w:r>
      <w:r w:rsidR="002F11D5">
        <w:rPr>
          <w:b/>
          <w:noProof/>
          <w:sz w:val="24"/>
        </w:rPr>
        <w:t xml:space="preserve">     </w:t>
      </w:r>
      <w:r w:rsidR="00B315A1">
        <w:rPr>
          <w:b/>
          <w:noProof/>
          <w:sz w:val="24"/>
        </w:rPr>
        <w:t xml:space="preserve">  (revision of S6-xxxxxx)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2C431333" w14:textId="23740310" w:rsidR="00A817B2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="00A4506C">
        <w:rPr>
          <w:rFonts w:ascii="Arial" w:hAnsi="Arial" w:cs="Arial"/>
          <w:b/>
          <w:bCs/>
        </w:rPr>
        <w:tab/>
      </w:r>
      <w:r w:rsidRPr="00D83F23">
        <w:rPr>
          <w:rFonts w:ascii="Arial" w:hAnsi="Arial" w:cs="Arial"/>
          <w:b/>
          <w:bCs/>
        </w:rPr>
        <w:tab/>
      </w:r>
      <w:r w:rsidR="00A817B2" w:rsidRPr="00A817B2">
        <w:rPr>
          <w:rFonts w:ascii="Arial" w:hAnsi="Arial" w:cs="Arial"/>
          <w:b/>
          <w:bCs/>
        </w:rPr>
        <w:t>Discussion paper on Location m</w:t>
      </w:r>
      <w:r w:rsidR="00A817B2">
        <w:rPr>
          <w:rFonts w:ascii="Arial" w:hAnsi="Arial" w:cs="Arial"/>
          <w:b/>
          <w:bCs/>
        </w:rPr>
        <w:t>anagement</w:t>
      </w:r>
      <w:r w:rsidR="00A817B2" w:rsidRPr="00A817B2">
        <w:rPr>
          <w:rFonts w:ascii="Arial" w:hAnsi="Arial" w:cs="Arial"/>
          <w:b/>
          <w:bCs/>
        </w:rPr>
        <w:t xml:space="preserve"> stage2-stage3 alignment</w:t>
      </w:r>
    </w:p>
    <w:p w14:paraId="13B93593" w14:textId="7C52E159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</w:t>
      </w:r>
      <w:r w:rsidR="00A817B2">
        <w:rPr>
          <w:rFonts w:ascii="Arial" w:hAnsi="Arial" w:cs="Arial"/>
          <w:b/>
          <w:bCs/>
        </w:rPr>
        <w:t>S 23.280, TS 24.283</w:t>
      </w:r>
    </w:p>
    <w:p w14:paraId="4348F67C" w14:textId="11CC650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C218E">
        <w:rPr>
          <w:rFonts w:ascii="Arial" w:hAnsi="Arial" w:cs="Arial"/>
          <w:b/>
          <w:bCs/>
        </w:rPr>
        <w:t>8.2</w:t>
      </w:r>
    </w:p>
    <w:p w14:paraId="6124C1B8" w14:textId="1F3D6DD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A817B2">
        <w:rPr>
          <w:rFonts w:ascii="Arial" w:hAnsi="Arial" w:cs="Arial"/>
          <w:b/>
          <w:bCs/>
        </w:rPr>
        <w:t>Discussion and</w:t>
      </w:r>
      <w:r w:rsidR="003C218E">
        <w:rPr>
          <w:rFonts w:ascii="Arial" w:hAnsi="Arial" w:cs="Arial"/>
          <w:b/>
          <w:bCs/>
        </w:rPr>
        <w:t xml:space="preserve"> agreement</w:t>
      </w:r>
    </w:p>
    <w:p w14:paraId="461609C2" w14:textId="1493E15F" w:rsidR="000C5B5E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2751D4">
        <w:rPr>
          <w:rFonts w:ascii="Arial" w:hAnsi="Arial" w:cs="Arial"/>
          <w:b/>
          <w:bCs/>
          <w:lang w:val="fr-FR"/>
        </w:rPr>
        <w:t>Contact:</w:t>
      </w:r>
      <w:proofErr w:type="gramEnd"/>
      <w:r w:rsidRPr="002751D4">
        <w:rPr>
          <w:rFonts w:ascii="Arial" w:hAnsi="Arial" w:cs="Arial"/>
          <w:b/>
          <w:bCs/>
          <w:lang w:val="fr-FR"/>
        </w:rPr>
        <w:tab/>
      </w:r>
      <w:r w:rsidR="000C5B5E" w:rsidRPr="002751D4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2751D4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2751D4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2751D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184FE9" w:rsidRDefault="00CD2478" w:rsidP="00CD2478">
      <w:pPr>
        <w:pStyle w:val="CRCoverPage"/>
        <w:rPr>
          <w:b/>
          <w:noProof/>
          <w:lang w:val="fr-FR"/>
        </w:rPr>
      </w:pPr>
      <w:r w:rsidRPr="00184FE9">
        <w:rPr>
          <w:b/>
          <w:noProof/>
          <w:lang w:val="fr-FR"/>
        </w:rPr>
        <w:t>1. Introduction</w:t>
      </w:r>
    </w:p>
    <w:p w14:paraId="4A813DA6" w14:textId="74B86859" w:rsidR="00A817B2" w:rsidRDefault="00A817B2" w:rsidP="00CD2478">
      <w:pPr>
        <w:rPr>
          <w:noProof/>
        </w:rPr>
      </w:pPr>
      <w:r w:rsidRPr="00A817B2">
        <w:rPr>
          <w:noProof/>
        </w:rPr>
        <w:t xml:space="preserve">CT1 has introduced a new </w:t>
      </w:r>
      <w:r w:rsidR="002C0F6D">
        <w:rPr>
          <w:noProof/>
        </w:rPr>
        <w:t xml:space="preserve">(Rel-19) </w:t>
      </w:r>
      <w:r w:rsidRPr="00A817B2">
        <w:rPr>
          <w:noProof/>
        </w:rPr>
        <w:t xml:space="preserve">TS 24.283 Mission Critical Location Management (MCLoc); Protocol specification. The LMC-LMS interface (CSC-14 reference point) in this new protocol specification utilizes HTTP only. Same change is applicable also for CSC-22 (LMS-LMS) and CSC-23 (LMS-gateway server). </w:t>
      </w:r>
      <w:r w:rsidR="002C0F6D">
        <w:rPr>
          <w:noProof/>
        </w:rPr>
        <w:t xml:space="preserve">In the </w:t>
      </w:r>
      <w:r w:rsidRPr="00A817B2">
        <w:rPr>
          <w:noProof/>
        </w:rPr>
        <w:t xml:space="preserve">CSC-15 (LMS-MCS server), SIP is used only for group dynamic data subscribe/notify. </w:t>
      </w:r>
    </w:p>
    <w:p w14:paraId="7FC20A1B" w14:textId="472EAB8E" w:rsidR="00A817B2" w:rsidRDefault="00A817B2" w:rsidP="00CD2478">
      <w:pPr>
        <w:rPr>
          <w:noProof/>
        </w:rPr>
      </w:pPr>
      <w:r>
        <w:rPr>
          <w:noProof/>
        </w:rPr>
        <w:t xml:space="preserve">In addition to the reference points, also </w:t>
      </w:r>
      <w:r w:rsidR="002C0F6D">
        <w:rPr>
          <w:noProof/>
        </w:rPr>
        <w:t xml:space="preserve">the </w:t>
      </w:r>
      <w:r>
        <w:rPr>
          <w:noProof/>
        </w:rPr>
        <w:t>location</w:t>
      </w:r>
      <w:r w:rsidR="00CE490F">
        <w:rPr>
          <w:noProof/>
        </w:rPr>
        <w:t xml:space="preserve"> management</w:t>
      </w:r>
      <w:r>
        <w:rPr>
          <w:noProof/>
        </w:rPr>
        <w:t xml:space="preserve"> information flows and procedures </w:t>
      </w:r>
      <w:r w:rsidR="00CE490F">
        <w:rPr>
          <w:noProof/>
        </w:rPr>
        <w:t xml:space="preserve">in TS 23.280 </w:t>
      </w:r>
      <w:r w:rsidR="002C0F6D">
        <w:rPr>
          <w:noProof/>
        </w:rPr>
        <w:t xml:space="preserve">are not </w:t>
      </w:r>
      <w:r>
        <w:rPr>
          <w:noProof/>
        </w:rPr>
        <w:t>aligned with</w:t>
      </w:r>
      <w:r w:rsidR="002C0F6D">
        <w:rPr>
          <w:noProof/>
        </w:rPr>
        <w:t xml:space="preserve"> </w:t>
      </w:r>
      <w:r>
        <w:rPr>
          <w:noProof/>
        </w:rPr>
        <w:t>TS 24.283.</w:t>
      </w:r>
    </w:p>
    <w:p w14:paraId="6D974C96" w14:textId="7F71930C" w:rsidR="00A817B2" w:rsidRDefault="00A817B2" w:rsidP="00CD2478">
      <w:pPr>
        <w:rPr>
          <w:noProof/>
        </w:rPr>
      </w:pPr>
      <w:r>
        <w:rPr>
          <w:noProof/>
        </w:rPr>
        <w:t xml:space="preserve">The required changes to the reference points in TS 23.280 are </w:t>
      </w:r>
      <w:r w:rsidR="00BE086F">
        <w:rPr>
          <w:noProof/>
        </w:rPr>
        <w:t xml:space="preserve">proposed </w:t>
      </w:r>
      <w:r>
        <w:rPr>
          <w:noProof/>
        </w:rPr>
        <w:t xml:space="preserve">in </w:t>
      </w:r>
      <w:r w:rsidR="00BE086F">
        <w:rPr>
          <w:noProof/>
        </w:rPr>
        <w:t>CR0698 (</w:t>
      </w:r>
      <w:r>
        <w:rPr>
          <w:noProof/>
        </w:rPr>
        <w:t>S6-</w:t>
      </w:r>
      <w:r w:rsidR="00BE086F">
        <w:rPr>
          <w:noProof/>
        </w:rPr>
        <w:t xml:space="preserve">255060) with </w:t>
      </w:r>
      <w:r>
        <w:rPr>
          <w:noProof/>
        </w:rPr>
        <w:t>R</w:t>
      </w:r>
      <w:r w:rsidR="00CE490F">
        <w:rPr>
          <w:noProof/>
        </w:rPr>
        <w:t>el-</w:t>
      </w:r>
      <w:r>
        <w:rPr>
          <w:noProof/>
        </w:rPr>
        <w:t>20 mirror in</w:t>
      </w:r>
      <w:r w:rsidR="00BE086F">
        <w:rPr>
          <w:noProof/>
        </w:rPr>
        <w:t xml:space="preserve"> CR0699 (</w:t>
      </w:r>
      <w:r>
        <w:rPr>
          <w:noProof/>
        </w:rPr>
        <w:t>S6-</w:t>
      </w:r>
      <w:r w:rsidR="00BE086F">
        <w:rPr>
          <w:noProof/>
        </w:rPr>
        <w:t>255061</w:t>
      </w:r>
      <w:r>
        <w:rPr>
          <w:noProof/>
        </w:rPr>
        <w:t>).</w:t>
      </w:r>
    </w:p>
    <w:p w14:paraId="0E1E20CF" w14:textId="12F11F6C" w:rsidR="00A817B2" w:rsidRDefault="00A817B2" w:rsidP="00CD2478">
      <w:pPr>
        <w:rPr>
          <w:noProof/>
        </w:rPr>
      </w:pPr>
      <w:r>
        <w:rPr>
          <w:noProof/>
        </w:rPr>
        <w:t xml:space="preserve">The potential changes to information flows and procedures are </w:t>
      </w:r>
      <w:r w:rsidR="002C0F6D">
        <w:rPr>
          <w:noProof/>
        </w:rPr>
        <w:t xml:space="preserve">discussed </w:t>
      </w:r>
      <w:r>
        <w:rPr>
          <w:noProof/>
        </w:rPr>
        <w:t>in this document.</w:t>
      </w:r>
    </w:p>
    <w:p w14:paraId="1AD024AF" w14:textId="4B8676D8" w:rsidR="00CD2478" w:rsidRPr="00215ABA" w:rsidRDefault="00A817B2" w:rsidP="00CD2478">
      <w:pPr>
        <w:pStyle w:val="CRCoverPage"/>
        <w:rPr>
          <w:b/>
          <w:noProof/>
        </w:rPr>
      </w:pPr>
      <w:r>
        <w:rPr>
          <w:b/>
          <w:noProof/>
        </w:rPr>
        <w:t>2</w:t>
      </w:r>
      <w:r w:rsidR="00CD2478" w:rsidRPr="00215ABA">
        <w:rPr>
          <w:b/>
          <w:noProof/>
        </w:rPr>
        <w:t>. Proposal</w:t>
      </w:r>
    </w:p>
    <w:p w14:paraId="79550653" w14:textId="4B501AD7" w:rsidR="00A817B2" w:rsidRDefault="00A817B2" w:rsidP="00CD2478">
      <w:pPr>
        <w:rPr>
          <w:noProof/>
          <w:lang w:val="en-US"/>
        </w:rPr>
      </w:pPr>
      <w:r>
        <w:rPr>
          <w:noProof/>
          <w:lang w:val="en-US"/>
        </w:rPr>
        <w:t>Since the amount of changes is quite big, one CR to cover everything would be impractical and difficult to handle.</w:t>
      </w:r>
    </w:p>
    <w:p w14:paraId="145A1160" w14:textId="14EBFF57" w:rsidR="00A817B2" w:rsidRDefault="00A817B2" w:rsidP="00CD2478">
      <w:pPr>
        <w:rPr>
          <w:noProof/>
          <w:lang w:val="en-US"/>
        </w:rPr>
      </w:pPr>
      <w:r>
        <w:rPr>
          <w:noProof/>
          <w:lang w:val="en-US"/>
        </w:rPr>
        <w:t>The proposal is to first agree the changes to the reference points (S6-</w:t>
      </w:r>
      <w:r w:rsidR="00BE086F">
        <w:rPr>
          <w:noProof/>
          <w:lang w:val="en-US"/>
        </w:rPr>
        <w:t>255060 and</w:t>
      </w:r>
      <w:r w:rsidR="00CE490F">
        <w:rPr>
          <w:noProof/>
          <w:lang w:val="en-US"/>
        </w:rPr>
        <w:t xml:space="preserve"> S6-</w:t>
      </w:r>
      <w:r w:rsidR="00BE086F">
        <w:rPr>
          <w:noProof/>
          <w:lang w:val="en-US"/>
        </w:rPr>
        <w:t>255061</w:t>
      </w:r>
      <w:r>
        <w:rPr>
          <w:noProof/>
          <w:lang w:val="en-US"/>
        </w:rPr>
        <w:t xml:space="preserve">), including an EN indicating that further changes are </w:t>
      </w:r>
      <w:r w:rsidR="00CE490F">
        <w:rPr>
          <w:noProof/>
          <w:lang w:val="en-US"/>
        </w:rPr>
        <w:t>expected</w:t>
      </w:r>
      <w:r w:rsidR="00F56586">
        <w:rPr>
          <w:noProof/>
          <w:lang w:val="en-US"/>
        </w:rPr>
        <w:t xml:space="preserve"> to information flows and procedures</w:t>
      </w:r>
      <w:r>
        <w:rPr>
          <w:noProof/>
          <w:lang w:val="en-US"/>
        </w:rPr>
        <w:t>.</w:t>
      </w:r>
    </w:p>
    <w:p w14:paraId="5D2D1920" w14:textId="793F488D" w:rsidR="00A817B2" w:rsidRDefault="00A817B2" w:rsidP="00CD2478">
      <w:pPr>
        <w:rPr>
          <w:noProof/>
          <w:lang w:val="en-US"/>
        </w:rPr>
      </w:pPr>
      <w:r>
        <w:rPr>
          <w:noProof/>
          <w:lang w:val="en-US"/>
        </w:rPr>
        <w:t>Furthermore, an LS to CT1 may be necessary.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0AB58EDD" w14:textId="6C5D2C7F" w:rsidR="00BB5765" w:rsidRPr="002C0F6D" w:rsidRDefault="00CE490F" w:rsidP="00CE490F">
      <w:pPr>
        <w:pStyle w:val="Heading3"/>
        <w:ind w:left="0" w:firstLine="0"/>
        <w:rPr>
          <w:rFonts w:ascii="Times New Roman" w:hAnsi="Times New Roman"/>
          <w:sz w:val="20"/>
        </w:rPr>
      </w:pPr>
      <w:bookmarkStart w:id="0" w:name="_Toc192172749"/>
      <w:r w:rsidRPr="002C0F6D">
        <w:rPr>
          <w:rFonts w:ascii="Times New Roman" w:hAnsi="Times New Roman"/>
          <w:sz w:val="20"/>
        </w:rPr>
        <w:lastRenderedPageBreak/>
        <w:t xml:space="preserve">Review of TS 23.280 location management related information flows against </w:t>
      </w:r>
      <w:r w:rsidR="00A817B2" w:rsidRPr="002C0F6D">
        <w:rPr>
          <w:rFonts w:ascii="Times New Roman" w:hAnsi="Times New Roman"/>
          <w:sz w:val="20"/>
        </w:rPr>
        <w:t xml:space="preserve">TS </w:t>
      </w:r>
      <w:r w:rsidRPr="002C0F6D">
        <w:rPr>
          <w:rFonts w:ascii="Times New Roman" w:hAnsi="Times New Roman"/>
          <w:sz w:val="20"/>
        </w:rPr>
        <w:t>24.283: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4957"/>
        <w:gridCol w:w="5244"/>
      </w:tblGrid>
      <w:tr w:rsidR="00A817B2" w:rsidRPr="00212D37" w14:paraId="36F8F64B" w14:textId="77777777" w:rsidTr="00A817B2">
        <w:tc>
          <w:tcPr>
            <w:tcW w:w="4957" w:type="dxa"/>
          </w:tcPr>
          <w:p w14:paraId="40258304" w14:textId="1C43E8E5" w:rsidR="00A817B2" w:rsidRPr="002C0F6D" w:rsidRDefault="00A817B2" w:rsidP="00FF701C">
            <w:pPr>
              <w:rPr>
                <w:rFonts w:cs="Times New Roman"/>
                <w:b/>
                <w:bCs/>
                <w:sz w:val="20"/>
                <w:szCs w:val="20"/>
                <w:lang w:val="fi-FI"/>
              </w:rPr>
            </w:pPr>
            <w:r w:rsidRPr="002C0F6D">
              <w:rPr>
                <w:rFonts w:cs="Times New Roman"/>
                <w:b/>
                <w:bCs/>
                <w:sz w:val="20"/>
                <w:szCs w:val="20"/>
                <w:lang w:val="fi-FI"/>
              </w:rPr>
              <w:t>TS 23.280</w:t>
            </w:r>
            <w:r w:rsidR="00212D37" w:rsidRPr="002C0F6D">
              <w:rPr>
                <w:rFonts w:cs="Times New Roman"/>
                <w:b/>
                <w:bCs/>
                <w:sz w:val="20"/>
                <w:szCs w:val="20"/>
                <w:lang w:val="fi-FI"/>
              </w:rPr>
              <w:t xml:space="preserve"> (Rel-19)</w:t>
            </w:r>
          </w:p>
        </w:tc>
        <w:tc>
          <w:tcPr>
            <w:tcW w:w="5244" w:type="dxa"/>
          </w:tcPr>
          <w:p w14:paraId="7A1FF4A2" w14:textId="12AEC6D0" w:rsidR="00A817B2" w:rsidRPr="002C0F6D" w:rsidRDefault="00A817B2" w:rsidP="00FF701C">
            <w:pPr>
              <w:rPr>
                <w:rFonts w:cs="Times New Roman"/>
                <w:b/>
                <w:bCs/>
                <w:sz w:val="20"/>
                <w:szCs w:val="20"/>
                <w:lang w:val="fi-FI"/>
              </w:rPr>
            </w:pPr>
            <w:r w:rsidRPr="002C0F6D">
              <w:rPr>
                <w:rFonts w:cs="Times New Roman"/>
                <w:b/>
                <w:bCs/>
                <w:sz w:val="20"/>
                <w:szCs w:val="20"/>
                <w:lang w:val="fi-FI"/>
              </w:rPr>
              <w:t>TS 24.283</w:t>
            </w:r>
            <w:r w:rsidR="00212D37" w:rsidRPr="002C0F6D">
              <w:rPr>
                <w:rFonts w:cs="Times New Roman"/>
                <w:b/>
                <w:bCs/>
                <w:sz w:val="20"/>
                <w:szCs w:val="20"/>
                <w:lang w:val="fi-FI"/>
              </w:rPr>
              <w:t xml:space="preserve"> (Rel-19)</w:t>
            </w:r>
          </w:p>
        </w:tc>
      </w:tr>
      <w:tr w:rsidR="00A817B2" w:rsidRPr="00212D37" w14:paraId="527BE44D" w14:textId="77777777" w:rsidTr="00A817B2">
        <w:tc>
          <w:tcPr>
            <w:tcW w:w="4957" w:type="dxa"/>
          </w:tcPr>
          <w:p w14:paraId="07855C57" w14:textId="623316DD" w:rsidR="00A817B2" w:rsidRPr="002C0F6D" w:rsidRDefault="00A0041B" w:rsidP="008308C2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>Not in TS 23.280, n</w:t>
            </w:r>
            <w:r w:rsidR="008308C2" w:rsidRPr="002C0F6D">
              <w:rPr>
                <w:rFonts w:cs="Times New Roman"/>
                <w:sz w:val="20"/>
                <w:szCs w:val="20"/>
              </w:rPr>
              <w:t>eeds to be added.</w:t>
            </w:r>
          </w:p>
        </w:tc>
        <w:tc>
          <w:tcPr>
            <w:tcW w:w="5244" w:type="dxa"/>
          </w:tcPr>
          <w:p w14:paraId="156B72D4" w14:textId="77777777" w:rsidR="008308C2" w:rsidRPr="002C0F6D" w:rsidRDefault="008308C2" w:rsidP="00FF701C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>6.2.2.2</w:t>
            </w:r>
            <w:r w:rsidRPr="002C0F6D">
              <w:rPr>
                <w:rFonts w:cs="Times New Roman"/>
                <w:sz w:val="20"/>
                <w:szCs w:val="20"/>
              </w:rPr>
              <w:tab/>
            </w:r>
            <w:proofErr w:type="spellStart"/>
            <w:r w:rsidRPr="002C0F6D">
              <w:rPr>
                <w:rFonts w:cs="Times New Roman"/>
                <w:sz w:val="20"/>
                <w:szCs w:val="20"/>
              </w:rPr>
              <w:t>RegistrationRequest</w:t>
            </w:r>
            <w:proofErr w:type="spellEnd"/>
          </w:p>
          <w:p w14:paraId="22342B2E" w14:textId="2ABFA6B7" w:rsidR="00A817B2" w:rsidRPr="002C0F6D" w:rsidRDefault="00A817B2" w:rsidP="00FF701C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>6.2.2.2.2</w:t>
            </w:r>
            <w:r w:rsidRPr="002C0F6D">
              <w:rPr>
                <w:rFonts w:cs="Times New Roman"/>
                <w:sz w:val="20"/>
                <w:szCs w:val="20"/>
              </w:rPr>
              <w:tab/>
              <w:t xml:space="preserve">LMC register to LMS using </w:t>
            </w:r>
            <w:proofErr w:type="spellStart"/>
            <w:r w:rsidRPr="002C0F6D">
              <w:rPr>
                <w:rFonts w:cs="Times New Roman"/>
                <w:sz w:val="20"/>
                <w:szCs w:val="20"/>
              </w:rPr>
              <w:t>RegistrationRequest</w:t>
            </w:r>
            <w:proofErr w:type="spellEnd"/>
            <w:r w:rsidRPr="002C0F6D">
              <w:rPr>
                <w:rFonts w:cs="Times New Roman"/>
                <w:sz w:val="20"/>
                <w:szCs w:val="20"/>
              </w:rPr>
              <w:t xml:space="preserve"> operation</w:t>
            </w:r>
          </w:p>
          <w:p w14:paraId="6A0DA9BD" w14:textId="29359F36" w:rsidR="00A817B2" w:rsidRPr="002C0F6D" w:rsidRDefault="008308C2" w:rsidP="00FF701C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>-</w:t>
            </w:r>
            <w:r w:rsidR="00CE490F" w:rsidRPr="002C0F6D">
              <w:rPr>
                <w:rFonts w:cs="Times New Roman"/>
                <w:sz w:val="20"/>
                <w:szCs w:val="20"/>
              </w:rPr>
              <w:t>The reason for LM specific client registration is that</w:t>
            </w:r>
            <w:r w:rsidRPr="002C0F6D">
              <w:rPr>
                <w:rFonts w:cs="Times New Roman"/>
                <w:sz w:val="20"/>
                <w:szCs w:val="20"/>
              </w:rPr>
              <w:t>,</w:t>
            </w:r>
            <w:r w:rsidR="00CE490F" w:rsidRPr="002C0F6D">
              <w:rPr>
                <w:rFonts w:cs="Times New Roman"/>
                <w:sz w:val="20"/>
                <w:szCs w:val="20"/>
              </w:rPr>
              <w:t xml:space="preserve"> unlike other CSC servers, LMS may be the first to contact LMC (request location from the LMC).</w:t>
            </w:r>
          </w:p>
          <w:p w14:paraId="466958AE" w14:textId="363D55B4" w:rsidR="008308C2" w:rsidRPr="002C0F6D" w:rsidRDefault="008308C2" w:rsidP="00FF701C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A817B2" w:rsidRPr="00212D37" w14:paraId="6E7CFF7D" w14:textId="77777777" w:rsidTr="00A817B2">
        <w:tc>
          <w:tcPr>
            <w:tcW w:w="4957" w:type="dxa"/>
          </w:tcPr>
          <w:p w14:paraId="75F236AF" w14:textId="5D010914" w:rsidR="00A817B2" w:rsidRPr="002C0F6D" w:rsidRDefault="00A0041B" w:rsidP="00FF701C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>Not in TS 23.280, n</w:t>
            </w:r>
            <w:r w:rsidR="008308C2" w:rsidRPr="002C0F6D">
              <w:rPr>
                <w:rFonts w:cs="Times New Roman"/>
                <w:sz w:val="20"/>
                <w:szCs w:val="20"/>
              </w:rPr>
              <w:t>eeds to be added, after CT1 clarifies why this procedure is needed.</w:t>
            </w:r>
          </w:p>
        </w:tc>
        <w:tc>
          <w:tcPr>
            <w:tcW w:w="5244" w:type="dxa"/>
          </w:tcPr>
          <w:p w14:paraId="0473A42B" w14:textId="77777777" w:rsidR="008308C2" w:rsidRPr="002C0F6D" w:rsidRDefault="008308C2" w:rsidP="00FF701C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>6.2.2.3</w:t>
            </w:r>
            <w:r w:rsidRPr="002C0F6D">
              <w:rPr>
                <w:rFonts w:cs="Times New Roman"/>
                <w:sz w:val="20"/>
                <w:szCs w:val="20"/>
              </w:rPr>
              <w:tab/>
            </w:r>
            <w:proofErr w:type="spellStart"/>
            <w:r w:rsidRPr="002C0F6D">
              <w:rPr>
                <w:rFonts w:cs="Times New Roman"/>
                <w:sz w:val="20"/>
                <w:szCs w:val="20"/>
              </w:rPr>
              <w:t>RegistrationUpdate</w:t>
            </w:r>
            <w:proofErr w:type="spellEnd"/>
          </w:p>
          <w:p w14:paraId="6828DA2C" w14:textId="5EC3467A" w:rsidR="00A817B2" w:rsidRPr="002C0F6D" w:rsidRDefault="00A817B2" w:rsidP="00FF701C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>6.2.2.3.2</w:t>
            </w:r>
            <w:r w:rsidRPr="002C0F6D">
              <w:rPr>
                <w:rFonts w:cs="Times New Roman"/>
                <w:sz w:val="20"/>
                <w:szCs w:val="20"/>
              </w:rPr>
              <w:tab/>
              <w:t xml:space="preserve">LMC updating registration using </w:t>
            </w:r>
            <w:proofErr w:type="spellStart"/>
            <w:r w:rsidRPr="002C0F6D">
              <w:rPr>
                <w:rFonts w:cs="Times New Roman"/>
                <w:sz w:val="20"/>
                <w:szCs w:val="20"/>
              </w:rPr>
              <w:t>RegistrationUpdate</w:t>
            </w:r>
            <w:proofErr w:type="spellEnd"/>
            <w:r w:rsidRPr="002C0F6D">
              <w:rPr>
                <w:rFonts w:cs="Times New Roman"/>
                <w:sz w:val="20"/>
                <w:szCs w:val="20"/>
              </w:rPr>
              <w:t xml:space="preserve"> operation</w:t>
            </w:r>
          </w:p>
          <w:p w14:paraId="0246BAE8" w14:textId="77777777" w:rsidR="00A817B2" w:rsidRPr="002C0F6D" w:rsidRDefault="00A817B2" w:rsidP="00FF701C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>-why is this needed?</w:t>
            </w:r>
          </w:p>
        </w:tc>
      </w:tr>
      <w:tr w:rsidR="00A817B2" w:rsidRPr="00212D37" w14:paraId="13F4956B" w14:textId="77777777" w:rsidTr="00A817B2">
        <w:tc>
          <w:tcPr>
            <w:tcW w:w="4957" w:type="dxa"/>
          </w:tcPr>
          <w:p w14:paraId="4C625ADE" w14:textId="0BC63A95" w:rsidR="00A817B2" w:rsidRPr="002C0F6D" w:rsidRDefault="00A0041B" w:rsidP="00FF701C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>Not in TS 23.280, n</w:t>
            </w:r>
            <w:r w:rsidR="008308C2" w:rsidRPr="002C0F6D">
              <w:rPr>
                <w:rFonts w:cs="Times New Roman"/>
                <w:sz w:val="20"/>
                <w:szCs w:val="20"/>
              </w:rPr>
              <w:t>eeds to be added, after CT1 clarifies why this procedure is needed.</w:t>
            </w:r>
          </w:p>
        </w:tc>
        <w:tc>
          <w:tcPr>
            <w:tcW w:w="5244" w:type="dxa"/>
          </w:tcPr>
          <w:p w14:paraId="2CE638BB" w14:textId="77777777" w:rsidR="008308C2" w:rsidRPr="002C0F6D" w:rsidRDefault="008308C2" w:rsidP="00FF701C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>6.2.2.4</w:t>
            </w:r>
            <w:r w:rsidRPr="002C0F6D">
              <w:rPr>
                <w:rFonts w:cs="Times New Roman"/>
                <w:sz w:val="20"/>
                <w:szCs w:val="20"/>
              </w:rPr>
              <w:tab/>
            </w:r>
            <w:proofErr w:type="spellStart"/>
            <w:r w:rsidRPr="002C0F6D">
              <w:rPr>
                <w:rFonts w:cs="Times New Roman"/>
                <w:sz w:val="20"/>
                <w:szCs w:val="20"/>
              </w:rPr>
              <w:t>RegistrationDelete</w:t>
            </w:r>
            <w:proofErr w:type="spellEnd"/>
          </w:p>
          <w:p w14:paraId="7444DC2C" w14:textId="24D8D168" w:rsidR="00A817B2" w:rsidRPr="002C0F6D" w:rsidRDefault="00A817B2" w:rsidP="00FF701C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>6.2.2.4.2</w:t>
            </w:r>
            <w:r w:rsidRPr="002C0F6D">
              <w:rPr>
                <w:rFonts w:cs="Times New Roman"/>
                <w:sz w:val="20"/>
                <w:szCs w:val="20"/>
              </w:rPr>
              <w:tab/>
              <w:t xml:space="preserve">LMC deregistering using </w:t>
            </w:r>
            <w:proofErr w:type="spellStart"/>
            <w:r w:rsidRPr="002C0F6D">
              <w:rPr>
                <w:rFonts w:cs="Times New Roman"/>
                <w:sz w:val="20"/>
                <w:szCs w:val="20"/>
              </w:rPr>
              <w:t>RegistrationDelete</w:t>
            </w:r>
            <w:proofErr w:type="spellEnd"/>
            <w:r w:rsidRPr="002C0F6D">
              <w:rPr>
                <w:rFonts w:cs="Times New Roman"/>
                <w:sz w:val="20"/>
                <w:szCs w:val="20"/>
              </w:rPr>
              <w:t xml:space="preserve"> operation</w:t>
            </w:r>
          </w:p>
          <w:p w14:paraId="1EF40F1D" w14:textId="171B2F62" w:rsidR="00A817B2" w:rsidRPr="002C0F6D" w:rsidRDefault="00A817B2" w:rsidP="00FF701C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>-why is this needed?</w:t>
            </w:r>
          </w:p>
        </w:tc>
      </w:tr>
      <w:tr w:rsidR="00A817B2" w:rsidRPr="00212D37" w14:paraId="0A75E3F6" w14:textId="77777777" w:rsidTr="00A817B2">
        <w:tc>
          <w:tcPr>
            <w:tcW w:w="4957" w:type="dxa"/>
          </w:tcPr>
          <w:p w14:paraId="2914E118" w14:textId="2FA97BC8" w:rsidR="00A817B2" w:rsidRPr="002C0F6D" w:rsidRDefault="00A817B2" w:rsidP="00FF701C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>10.9.2.1</w:t>
            </w:r>
            <w:r w:rsidRPr="002C0F6D">
              <w:rPr>
                <w:rFonts w:cs="Times New Roman"/>
                <w:sz w:val="20"/>
                <w:szCs w:val="20"/>
              </w:rPr>
              <w:tab/>
              <w:t>Location reporting configuration</w:t>
            </w:r>
          </w:p>
          <w:p w14:paraId="13FE633A" w14:textId="21316B0F" w:rsidR="00FD3D5F" w:rsidRPr="002C0F6D" w:rsidRDefault="00FD3D5F" w:rsidP="00FF701C">
            <w:pPr>
              <w:rPr>
                <w:rFonts w:cs="Times New Roman"/>
                <w:sz w:val="20"/>
                <w:szCs w:val="20"/>
              </w:rPr>
            </w:pPr>
          </w:p>
          <w:p w14:paraId="7FE4E0C2" w14:textId="713D46D6" w:rsidR="00FD3D5F" w:rsidRPr="002C0F6D" w:rsidRDefault="00A0041B" w:rsidP="00FF701C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>Also, the</w:t>
            </w:r>
            <w:r w:rsidR="00FD3D5F" w:rsidRPr="002C0F6D">
              <w:rPr>
                <w:rFonts w:cs="Times New Roman"/>
                <w:sz w:val="20"/>
                <w:szCs w:val="20"/>
              </w:rPr>
              <w:t xml:space="preserve"> location history reporting functionality must be reviewed and aligned. Clauses 10.9.2.11-16 and 10.9.3.9.</w:t>
            </w:r>
          </w:p>
          <w:p w14:paraId="05A9CE9E" w14:textId="744092BF" w:rsidR="00FD3D5F" w:rsidRPr="002C0F6D" w:rsidRDefault="00FD3D5F" w:rsidP="00FF701C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>It seems that stage3 has added ‘</w:t>
            </w:r>
            <w:proofErr w:type="spellStart"/>
            <w:r w:rsidRPr="002C0F6D">
              <w:rPr>
                <w:rFonts w:cs="Times New Roman"/>
                <w:sz w:val="20"/>
                <w:szCs w:val="20"/>
              </w:rPr>
              <w:t>locationHistory</w:t>
            </w:r>
            <w:proofErr w:type="spellEnd"/>
            <w:r w:rsidRPr="002C0F6D">
              <w:rPr>
                <w:rFonts w:cs="Times New Roman"/>
                <w:sz w:val="20"/>
                <w:szCs w:val="20"/>
              </w:rPr>
              <w:t xml:space="preserve">’ attribute to the </w:t>
            </w:r>
            <w:proofErr w:type="spellStart"/>
            <w:r w:rsidRPr="002C0F6D">
              <w:rPr>
                <w:rFonts w:cs="Times New Roman"/>
                <w:sz w:val="20"/>
                <w:szCs w:val="20"/>
              </w:rPr>
              <w:t>ConfigurationNotify</w:t>
            </w:r>
            <w:proofErr w:type="spellEnd"/>
            <w:r w:rsidRPr="002C0F6D">
              <w:rPr>
                <w:rFonts w:cs="Times New Roman"/>
                <w:sz w:val="20"/>
                <w:szCs w:val="20"/>
              </w:rPr>
              <w:t xml:space="preserve"> to command LMC to start storing location history.</w:t>
            </w:r>
          </w:p>
          <w:p w14:paraId="6C4AA89D" w14:textId="56DB43F1" w:rsidR="00FD3D5F" w:rsidRPr="002C0F6D" w:rsidRDefault="00FD3D5F" w:rsidP="00FF701C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>In stage2, the location history</w:t>
            </w:r>
            <w:r w:rsidR="00A0041B" w:rsidRPr="002C0F6D">
              <w:rPr>
                <w:rFonts w:cs="Times New Roman"/>
                <w:sz w:val="20"/>
                <w:szCs w:val="20"/>
              </w:rPr>
              <w:t xml:space="preserve"> recording is </w:t>
            </w:r>
            <w:proofErr w:type="spellStart"/>
            <w:r w:rsidR="00A0041B" w:rsidRPr="002C0F6D">
              <w:rPr>
                <w:rFonts w:cs="Times New Roman"/>
                <w:sz w:val="20"/>
                <w:szCs w:val="20"/>
              </w:rPr>
              <w:t>implicitely</w:t>
            </w:r>
            <w:proofErr w:type="spellEnd"/>
            <w:r w:rsidR="00A0041B" w:rsidRPr="002C0F6D">
              <w:rPr>
                <w:rFonts w:cs="Times New Roman"/>
                <w:sz w:val="20"/>
                <w:szCs w:val="20"/>
              </w:rPr>
              <w:t xml:space="preserve"> always on (?) whenever LMC location feature is activated with location reporting configuration.</w:t>
            </w:r>
          </w:p>
          <w:p w14:paraId="6AC8BB49" w14:textId="77777777" w:rsidR="00A817B2" w:rsidRPr="002C0F6D" w:rsidRDefault="00A817B2" w:rsidP="00FF701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244" w:type="dxa"/>
          </w:tcPr>
          <w:p w14:paraId="7F04EDCB" w14:textId="77777777" w:rsidR="008308C2" w:rsidRPr="002C0F6D" w:rsidRDefault="008308C2" w:rsidP="00FF701C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>6.2.2.5</w:t>
            </w:r>
            <w:r w:rsidRPr="002C0F6D">
              <w:rPr>
                <w:rFonts w:cs="Times New Roman"/>
                <w:sz w:val="20"/>
                <w:szCs w:val="20"/>
              </w:rPr>
              <w:tab/>
            </w:r>
            <w:proofErr w:type="spellStart"/>
            <w:r w:rsidRPr="002C0F6D">
              <w:rPr>
                <w:rFonts w:cs="Times New Roman"/>
                <w:sz w:val="20"/>
                <w:szCs w:val="20"/>
              </w:rPr>
              <w:t>ConfigurationNotify</w:t>
            </w:r>
            <w:proofErr w:type="spellEnd"/>
          </w:p>
          <w:p w14:paraId="431C50B7" w14:textId="77777777" w:rsidR="00A817B2" w:rsidRPr="002C0F6D" w:rsidRDefault="00A817B2" w:rsidP="00FF701C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>6.2.2.5.2</w:t>
            </w:r>
            <w:r w:rsidRPr="002C0F6D">
              <w:rPr>
                <w:rFonts w:cs="Times New Roman"/>
                <w:sz w:val="20"/>
                <w:szCs w:val="20"/>
              </w:rPr>
              <w:tab/>
              <w:t xml:space="preserve">LMS send configuration using </w:t>
            </w:r>
            <w:proofErr w:type="spellStart"/>
            <w:r w:rsidRPr="002C0F6D">
              <w:rPr>
                <w:rFonts w:cs="Times New Roman"/>
                <w:sz w:val="20"/>
                <w:szCs w:val="20"/>
              </w:rPr>
              <w:t>ConfigurationNotify</w:t>
            </w:r>
            <w:proofErr w:type="spellEnd"/>
            <w:r w:rsidRPr="002C0F6D">
              <w:rPr>
                <w:rFonts w:cs="Times New Roman"/>
                <w:sz w:val="20"/>
                <w:szCs w:val="20"/>
              </w:rPr>
              <w:t xml:space="preserve"> operation</w:t>
            </w:r>
          </w:p>
          <w:p w14:paraId="31C5C07A" w14:textId="28416E9D" w:rsidR="00A0041B" w:rsidRPr="002C0F6D" w:rsidRDefault="00A0041B" w:rsidP="00FF701C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>-see especially the “</w:t>
            </w:r>
            <w:proofErr w:type="spellStart"/>
            <w:r w:rsidRPr="002C0F6D">
              <w:rPr>
                <w:rFonts w:cs="Times New Roman"/>
                <w:sz w:val="20"/>
                <w:szCs w:val="20"/>
              </w:rPr>
              <w:t>locationHistory</w:t>
            </w:r>
            <w:proofErr w:type="spellEnd"/>
            <w:r w:rsidRPr="002C0F6D">
              <w:rPr>
                <w:rFonts w:cs="Times New Roman"/>
                <w:sz w:val="20"/>
                <w:szCs w:val="20"/>
              </w:rPr>
              <w:t xml:space="preserve"> attribute”</w:t>
            </w:r>
          </w:p>
        </w:tc>
      </w:tr>
      <w:tr w:rsidR="00A817B2" w:rsidRPr="00212D37" w14:paraId="0908B6B8" w14:textId="77777777" w:rsidTr="00A817B2">
        <w:tc>
          <w:tcPr>
            <w:tcW w:w="4957" w:type="dxa"/>
          </w:tcPr>
          <w:p w14:paraId="41346133" w14:textId="25B2DA41" w:rsidR="00A0041B" w:rsidRPr="002C0F6D" w:rsidRDefault="00A0041B" w:rsidP="00FF701C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>Not present in TS 23.280, needs to be added.</w:t>
            </w:r>
          </w:p>
          <w:p w14:paraId="748C5170" w14:textId="4A6DDF4E" w:rsidR="00A817B2" w:rsidRPr="002C0F6D" w:rsidRDefault="00A817B2" w:rsidP="00A0041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244" w:type="dxa"/>
          </w:tcPr>
          <w:p w14:paraId="2CECE24D" w14:textId="77777777" w:rsidR="00A0041B" w:rsidRPr="002C0F6D" w:rsidRDefault="00A0041B" w:rsidP="00FF701C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>6.2.2.6</w:t>
            </w:r>
            <w:r w:rsidRPr="002C0F6D">
              <w:rPr>
                <w:rFonts w:cs="Times New Roman"/>
                <w:sz w:val="20"/>
                <w:szCs w:val="20"/>
              </w:rPr>
              <w:tab/>
            </w:r>
            <w:proofErr w:type="spellStart"/>
            <w:r w:rsidRPr="002C0F6D">
              <w:rPr>
                <w:rFonts w:cs="Times New Roman"/>
                <w:sz w:val="20"/>
                <w:szCs w:val="20"/>
              </w:rPr>
              <w:t>ConfigurationRequest</w:t>
            </w:r>
            <w:proofErr w:type="spellEnd"/>
          </w:p>
          <w:p w14:paraId="461D3344" w14:textId="444EBD73" w:rsidR="00A817B2" w:rsidRPr="002C0F6D" w:rsidRDefault="00A817B2" w:rsidP="00FF701C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>6.2.2.6.2</w:t>
            </w:r>
            <w:r w:rsidRPr="002C0F6D">
              <w:rPr>
                <w:rFonts w:cs="Times New Roman"/>
                <w:sz w:val="20"/>
                <w:szCs w:val="20"/>
              </w:rPr>
              <w:tab/>
              <w:t xml:space="preserve">LMC request the location configuration using </w:t>
            </w:r>
            <w:proofErr w:type="spellStart"/>
            <w:r w:rsidRPr="002C0F6D">
              <w:rPr>
                <w:rFonts w:cs="Times New Roman"/>
                <w:sz w:val="20"/>
                <w:szCs w:val="20"/>
              </w:rPr>
              <w:t>ConfigurationRequest</w:t>
            </w:r>
            <w:proofErr w:type="spellEnd"/>
            <w:r w:rsidRPr="002C0F6D">
              <w:rPr>
                <w:rFonts w:cs="Times New Roman"/>
                <w:sz w:val="20"/>
                <w:szCs w:val="20"/>
              </w:rPr>
              <w:t xml:space="preserve"> operation</w:t>
            </w:r>
          </w:p>
          <w:p w14:paraId="1BC6C3F0" w14:textId="53671355" w:rsidR="00A0041B" w:rsidRPr="002C0F6D" w:rsidRDefault="00A0041B" w:rsidP="00FF701C">
            <w:pPr>
              <w:rPr>
                <w:rFonts w:cs="Times New Roman"/>
                <w:i/>
                <w:iCs/>
                <w:sz w:val="20"/>
                <w:szCs w:val="20"/>
              </w:rPr>
            </w:pPr>
            <w:proofErr w:type="gramStart"/>
            <w:r w:rsidRPr="002C0F6D">
              <w:rPr>
                <w:rFonts w:cs="Times New Roman"/>
                <w:i/>
                <w:iCs/>
                <w:sz w:val="20"/>
                <w:szCs w:val="20"/>
              </w:rPr>
              <w:t>-“</w:t>
            </w:r>
            <w:proofErr w:type="gramEnd"/>
            <w:r w:rsidRPr="002C0F6D">
              <w:rPr>
                <w:rFonts w:cs="Times New Roman"/>
                <w:i/>
                <w:iCs/>
                <w:sz w:val="20"/>
                <w:szCs w:val="20"/>
              </w:rPr>
              <w:t>The LMC may at any time request to download the location configuration from the LMS”</w:t>
            </w:r>
          </w:p>
          <w:p w14:paraId="6944A206" w14:textId="77777777" w:rsidR="00A817B2" w:rsidRPr="002C0F6D" w:rsidRDefault="00A817B2" w:rsidP="00FF701C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A817B2" w:rsidRPr="00212D37" w14:paraId="67275F50" w14:textId="77777777" w:rsidTr="00A817B2">
        <w:tc>
          <w:tcPr>
            <w:tcW w:w="4957" w:type="dxa"/>
          </w:tcPr>
          <w:p w14:paraId="2E5671F5" w14:textId="77777777" w:rsidR="00A817B2" w:rsidRPr="002C0F6D" w:rsidRDefault="00A817B2" w:rsidP="00FF701C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>10.9.2.3</w:t>
            </w:r>
            <w:r w:rsidRPr="002C0F6D">
              <w:rPr>
                <w:rFonts w:cs="Times New Roman"/>
                <w:sz w:val="20"/>
                <w:szCs w:val="20"/>
              </w:rPr>
              <w:tab/>
              <w:t>Location information request</w:t>
            </w:r>
          </w:p>
          <w:p w14:paraId="455E97EC" w14:textId="11040797" w:rsidR="00A817B2" w:rsidRPr="002C0F6D" w:rsidRDefault="00A817B2" w:rsidP="00FF701C">
            <w:pPr>
              <w:rPr>
                <w:rFonts w:cs="Times New Roman"/>
                <w:sz w:val="20"/>
                <w:szCs w:val="20"/>
              </w:rPr>
            </w:pPr>
          </w:p>
          <w:p w14:paraId="62A3E70C" w14:textId="34962383" w:rsidR="002A0583" w:rsidRPr="002C0F6D" w:rsidRDefault="002A0583" w:rsidP="00FF701C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>In stage2, this message can be sent:</w:t>
            </w:r>
          </w:p>
          <w:p w14:paraId="1C14461C" w14:textId="7E07CFD1" w:rsidR="00A817B2" w:rsidRPr="002C0F6D" w:rsidRDefault="00A817B2" w:rsidP="00FF701C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>LMS-&gt;LMC, LMS-&gt;LMS and LMC-&gt;LMS</w:t>
            </w:r>
          </w:p>
          <w:p w14:paraId="50D250CD" w14:textId="77777777" w:rsidR="00A817B2" w:rsidRPr="002C0F6D" w:rsidRDefault="00A817B2" w:rsidP="00B312E2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244" w:type="dxa"/>
          </w:tcPr>
          <w:p w14:paraId="2F729DE4" w14:textId="77777777" w:rsidR="00A817B2" w:rsidRPr="002C0F6D" w:rsidRDefault="00A817B2" w:rsidP="00FF701C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>6.2.2.7</w:t>
            </w:r>
            <w:r w:rsidRPr="002C0F6D">
              <w:rPr>
                <w:rFonts w:cs="Times New Roman"/>
                <w:sz w:val="20"/>
                <w:szCs w:val="20"/>
              </w:rPr>
              <w:tab/>
            </w:r>
            <w:proofErr w:type="spellStart"/>
            <w:r w:rsidRPr="002C0F6D">
              <w:rPr>
                <w:rFonts w:cs="Times New Roman"/>
                <w:sz w:val="20"/>
                <w:szCs w:val="20"/>
              </w:rPr>
              <w:t>LocationReport</w:t>
            </w:r>
            <w:proofErr w:type="spellEnd"/>
          </w:p>
          <w:p w14:paraId="5B20105D" w14:textId="5229AC3F" w:rsidR="00A817B2" w:rsidRPr="002C0F6D" w:rsidRDefault="00A817B2" w:rsidP="00FF701C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>6.2.2.7.2</w:t>
            </w:r>
            <w:r w:rsidRPr="002C0F6D">
              <w:rPr>
                <w:rFonts w:cs="Times New Roman"/>
                <w:sz w:val="20"/>
                <w:szCs w:val="20"/>
              </w:rPr>
              <w:tab/>
              <w:t xml:space="preserve">LMS send location request using </w:t>
            </w:r>
            <w:proofErr w:type="spellStart"/>
            <w:r w:rsidRPr="002C0F6D">
              <w:rPr>
                <w:rFonts w:cs="Times New Roman"/>
                <w:sz w:val="20"/>
                <w:szCs w:val="20"/>
              </w:rPr>
              <w:t>LocationReportRequest</w:t>
            </w:r>
            <w:proofErr w:type="spellEnd"/>
          </w:p>
          <w:p w14:paraId="23C1C3BB" w14:textId="6B98E51F" w:rsidR="00A0041B" w:rsidRPr="002C0F6D" w:rsidRDefault="00A0041B" w:rsidP="00FF701C">
            <w:pPr>
              <w:rPr>
                <w:rFonts w:cs="Times New Roman"/>
                <w:i/>
                <w:iCs/>
                <w:sz w:val="20"/>
                <w:szCs w:val="20"/>
              </w:rPr>
            </w:pPr>
            <w:r w:rsidRPr="002C0F6D">
              <w:rPr>
                <w:rFonts w:cs="Times New Roman"/>
                <w:i/>
                <w:iCs/>
                <w:sz w:val="20"/>
                <w:szCs w:val="20"/>
              </w:rPr>
              <w:t>- The LMS may at any time determine to send a location report request to a registered LMC</w:t>
            </w:r>
          </w:p>
          <w:p w14:paraId="7501972C" w14:textId="77777777" w:rsidR="00A817B2" w:rsidRPr="002C0F6D" w:rsidRDefault="00A817B2" w:rsidP="00FF701C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>LMS</w:t>
            </w:r>
            <w:r w:rsidR="002A0583" w:rsidRPr="002C0F6D">
              <w:rPr>
                <w:rFonts w:cs="Times New Roman"/>
                <w:sz w:val="20"/>
                <w:szCs w:val="20"/>
              </w:rPr>
              <w:t xml:space="preserve"> </w:t>
            </w:r>
            <w:r w:rsidRPr="002C0F6D">
              <w:rPr>
                <w:rFonts w:cs="Times New Roman"/>
                <w:sz w:val="20"/>
                <w:szCs w:val="20"/>
              </w:rPr>
              <w:t>-&gt;</w:t>
            </w:r>
            <w:r w:rsidR="002A0583" w:rsidRPr="002C0F6D">
              <w:rPr>
                <w:rFonts w:cs="Times New Roman"/>
                <w:sz w:val="20"/>
                <w:szCs w:val="20"/>
              </w:rPr>
              <w:t xml:space="preserve"> </w:t>
            </w:r>
            <w:r w:rsidRPr="002C0F6D">
              <w:rPr>
                <w:rFonts w:cs="Times New Roman"/>
                <w:sz w:val="20"/>
                <w:szCs w:val="20"/>
              </w:rPr>
              <w:t>LMC</w:t>
            </w:r>
          </w:p>
          <w:p w14:paraId="0C579761" w14:textId="77777777" w:rsidR="008D71EA" w:rsidRPr="002C0F6D" w:rsidRDefault="008D71EA" w:rsidP="00FF701C">
            <w:pPr>
              <w:rPr>
                <w:rFonts w:cs="Times New Roman"/>
                <w:sz w:val="20"/>
                <w:szCs w:val="20"/>
              </w:rPr>
            </w:pPr>
          </w:p>
          <w:p w14:paraId="365E7519" w14:textId="77777777" w:rsidR="008D71EA" w:rsidRPr="002C0F6D" w:rsidRDefault="008D71EA" w:rsidP="008D71EA">
            <w:pPr>
              <w:pStyle w:val="Heading4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Toc180029777"/>
            <w:bookmarkStart w:id="2" w:name="_Toc207607625"/>
            <w:r w:rsidRPr="002C0F6D">
              <w:rPr>
                <w:rFonts w:ascii="Times New Roman" w:hAnsi="Times New Roman" w:cs="Times New Roman"/>
                <w:sz w:val="20"/>
                <w:szCs w:val="20"/>
              </w:rPr>
              <w:t xml:space="preserve">6.3.2.2 </w:t>
            </w:r>
            <w:proofErr w:type="spellStart"/>
            <w:r w:rsidRPr="002C0F6D">
              <w:rPr>
                <w:rFonts w:ascii="Times New Roman" w:hAnsi="Times New Roman" w:cs="Times New Roman"/>
                <w:sz w:val="20"/>
                <w:szCs w:val="20"/>
              </w:rPr>
              <w:t>LocationRequest</w:t>
            </w:r>
            <w:bookmarkEnd w:id="1"/>
            <w:bookmarkEnd w:id="2"/>
            <w:proofErr w:type="spellEnd"/>
            <w:r w:rsidRPr="002C0F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7571C96" w14:textId="571E097A" w:rsidR="008D71EA" w:rsidRPr="002C0F6D" w:rsidRDefault="008D71EA" w:rsidP="008D71EA">
            <w:pPr>
              <w:pStyle w:val="Heading4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2C0F6D">
              <w:rPr>
                <w:rFonts w:ascii="Times New Roman" w:hAnsi="Times New Roman" w:cs="Times New Roman"/>
                <w:sz w:val="20"/>
                <w:szCs w:val="20"/>
              </w:rPr>
              <w:t>6.3.2.2.2</w:t>
            </w:r>
            <w:r w:rsidRPr="002C0F6D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Client request location information to LMS using </w:t>
            </w:r>
            <w:proofErr w:type="spellStart"/>
            <w:r w:rsidRPr="002C0F6D">
              <w:rPr>
                <w:rFonts w:ascii="Times New Roman" w:hAnsi="Times New Roman" w:cs="Times New Roman"/>
                <w:sz w:val="20"/>
                <w:szCs w:val="20"/>
              </w:rPr>
              <w:t>LocationRequest</w:t>
            </w:r>
            <w:proofErr w:type="spellEnd"/>
            <w:r w:rsidRPr="002C0F6D">
              <w:rPr>
                <w:rFonts w:ascii="Times New Roman" w:hAnsi="Times New Roman" w:cs="Times New Roman"/>
                <w:sz w:val="20"/>
                <w:szCs w:val="20"/>
              </w:rPr>
              <w:t xml:space="preserve"> operation</w:t>
            </w:r>
          </w:p>
          <w:p w14:paraId="25AC429D" w14:textId="40317FA8" w:rsidR="008D71EA" w:rsidRPr="002C0F6D" w:rsidRDefault="008D71EA" w:rsidP="008D71EA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>-can be initiated by LMC, MC service server, IWF, LMS</w:t>
            </w:r>
          </w:p>
          <w:p w14:paraId="17926B34" w14:textId="59116B8B" w:rsidR="008D71EA" w:rsidRPr="002C0F6D" w:rsidRDefault="008D71EA" w:rsidP="00FF701C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A817B2" w:rsidRPr="00212D37" w14:paraId="447D13FC" w14:textId="77777777" w:rsidTr="00A817B2">
        <w:tc>
          <w:tcPr>
            <w:tcW w:w="4957" w:type="dxa"/>
          </w:tcPr>
          <w:p w14:paraId="6C806D75" w14:textId="77777777" w:rsidR="00A817B2" w:rsidRPr="002C0F6D" w:rsidRDefault="00A817B2" w:rsidP="00FF701C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lastRenderedPageBreak/>
              <w:t>10.9.2.2</w:t>
            </w:r>
            <w:r w:rsidRPr="002C0F6D">
              <w:rPr>
                <w:rFonts w:cs="Times New Roman"/>
                <w:sz w:val="20"/>
                <w:szCs w:val="20"/>
              </w:rPr>
              <w:tab/>
              <w:t>Location information report</w:t>
            </w:r>
          </w:p>
          <w:p w14:paraId="1A236C8C" w14:textId="77777777" w:rsidR="002A0583" w:rsidRPr="002C0F6D" w:rsidRDefault="002A0583" w:rsidP="002A0583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>In stage2, this message can be sent:</w:t>
            </w:r>
          </w:p>
          <w:p w14:paraId="27C55AA5" w14:textId="706D6456" w:rsidR="00A817B2" w:rsidRPr="002C0F6D" w:rsidRDefault="00A817B2" w:rsidP="00FF701C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>LMC-&gt;LMS</w:t>
            </w:r>
            <w:r w:rsidR="002A0583" w:rsidRPr="002C0F6D">
              <w:rPr>
                <w:rFonts w:cs="Times New Roman"/>
                <w:sz w:val="20"/>
                <w:szCs w:val="20"/>
              </w:rPr>
              <w:t xml:space="preserve">, </w:t>
            </w:r>
            <w:r w:rsidRPr="002C0F6D">
              <w:rPr>
                <w:rFonts w:cs="Times New Roman"/>
                <w:sz w:val="20"/>
                <w:szCs w:val="20"/>
              </w:rPr>
              <w:t>LMS-&gt;LMC</w:t>
            </w:r>
            <w:r w:rsidR="002A0583" w:rsidRPr="002C0F6D">
              <w:rPr>
                <w:rFonts w:cs="Times New Roman"/>
                <w:sz w:val="20"/>
                <w:szCs w:val="20"/>
              </w:rPr>
              <w:t xml:space="preserve">, </w:t>
            </w:r>
            <w:r w:rsidRPr="002C0F6D">
              <w:rPr>
                <w:rFonts w:cs="Times New Roman"/>
                <w:sz w:val="20"/>
                <w:szCs w:val="20"/>
              </w:rPr>
              <w:t>LMS-&gt;MCS server</w:t>
            </w:r>
            <w:r w:rsidR="002A0583" w:rsidRPr="002C0F6D">
              <w:rPr>
                <w:rFonts w:cs="Times New Roman"/>
                <w:sz w:val="20"/>
                <w:szCs w:val="20"/>
              </w:rPr>
              <w:t xml:space="preserve">, </w:t>
            </w:r>
            <w:r w:rsidRPr="002C0F6D">
              <w:rPr>
                <w:rFonts w:cs="Times New Roman"/>
                <w:sz w:val="20"/>
                <w:szCs w:val="20"/>
              </w:rPr>
              <w:t>LMS-&gt;LMS</w:t>
            </w:r>
          </w:p>
          <w:p w14:paraId="0FEC8F07" w14:textId="77777777" w:rsidR="00BC6ADE" w:rsidRPr="002C0F6D" w:rsidRDefault="00BC6ADE" w:rsidP="00E16ED3">
            <w:pPr>
              <w:rPr>
                <w:rFonts w:cs="Times New Roman"/>
                <w:sz w:val="20"/>
                <w:szCs w:val="20"/>
              </w:rPr>
            </w:pPr>
          </w:p>
          <w:p w14:paraId="0137B6EB" w14:textId="77777777" w:rsidR="00BC6ADE" w:rsidRPr="002C0F6D" w:rsidRDefault="00BC6ADE" w:rsidP="00BC6ADE">
            <w:pPr>
              <w:rPr>
                <w:rFonts w:cs="Times New Roman"/>
                <w:sz w:val="20"/>
                <w:szCs w:val="20"/>
                <w:lang w:val="fr-FR"/>
              </w:rPr>
            </w:pPr>
            <w:r w:rsidRPr="002C0F6D">
              <w:rPr>
                <w:rFonts w:cs="Times New Roman"/>
                <w:sz w:val="20"/>
                <w:szCs w:val="20"/>
                <w:lang w:val="fr-FR"/>
              </w:rPr>
              <w:t>10.9.2.7</w:t>
            </w:r>
            <w:r w:rsidRPr="002C0F6D">
              <w:rPr>
                <w:rFonts w:cs="Times New Roman"/>
                <w:sz w:val="20"/>
                <w:szCs w:val="20"/>
                <w:lang w:val="fr-FR"/>
              </w:rPr>
              <w:tab/>
              <w:t>Location information notification</w:t>
            </w:r>
          </w:p>
          <w:p w14:paraId="79C34F1D" w14:textId="77777777" w:rsidR="00BC6ADE" w:rsidRPr="002C0F6D" w:rsidRDefault="00BC6ADE" w:rsidP="00BC6ADE">
            <w:pPr>
              <w:rPr>
                <w:rFonts w:cs="Times New Roman"/>
                <w:sz w:val="20"/>
                <w:szCs w:val="20"/>
                <w:lang w:val="fr-FR"/>
              </w:rPr>
            </w:pPr>
            <w:r w:rsidRPr="002C0F6D">
              <w:rPr>
                <w:rFonts w:cs="Times New Roman"/>
                <w:sz w:val="20"/>
                <w:szCs w:val="20"/>
                <w:lang w:val="fr-FR"/>
              </w:rPr>
              <w:t>LMS-&gt;MCS server</w:t>
            </w:r>
          </w:p>
          <w:p w14:paraId="54BEF8B4" w14:textId="77777777" w:rsidR="00BC6ADE" w:rsidRPr="002C0F6D" w:rsidRDefault="00BC6ADE" w:rsidP="00BC6ADE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>LMS-&gt;LMC</w:t>
            </w:r>
          </w:p>
          <w:p w14:paraId="3D580442" w14:textId="77777777" w:rsidR="00BC6ADE" w:rsidRPr="002C0F6D" w:rsidRDefault="00BC6ADE" w:rsidP="00BC6ADE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>LMS-&gt;LMS</w:t>
            </w:r>
          </w:p>
          <w:p w14:paraId="59333F7C" w14:textId="12317F47" w:rsidR="00BC6ADE" w:rsidRPr="002C0F6D" w:rsidRDefault="00BC6ADE" w:rsidP="00E16ED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244" w:type="dxa"/>
          </w:tcPr>
          <w:p w14:paraId="1E176632" w14:textId="77777777" w:rsidR="00A817B2" w:rsidRPr="002C0F6D" w:rsidRDefault="00A817B2" w:rsidP="00FF701C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>6.2.2.8</w:t>
            </w:r>
            <w:r w:rsidRPr="002C0F6D">
              <w:rPr>
                <w:rFonts w:cs="Times New Roman"/>
                <w:sz w:val="20"/>
                <w:szCs w:val="20"/>
              </w:rPr>
              <w:tab/>
            </w:r>
            <w:proofErr w:type="spellStart"/>
            <w:r w:rsidRPr="002C0F6D">
              <w:rPr>
                <w:rFonts w:cs="Times New Roman"/>
                <w:sz w:val="20"/>
                <w:szCs w:val="20"/>
              </w:rPr>
              <w:t>LocationReportPublish</w:t>
            </w:r>
            <w:proofErr w:type="spellEnd"/>
          </w:p>
          <w:p w14:paraId="02B84018" w14:textId="77777777" w:rsidR="00A817B2" w:rsidRPr="002C0F6D" w:rsidRDefault="00A817B2" w:rsidP="00FF701C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>6.2.2.8.2</w:t>
            </w:r>
            <w:r w:rsidRPr="002C0F6D">
              <w:rPr>
                <w:rFonts w:cs="Times New Roman"/>
                <w:sz w:val="20"/>
                <w:szCs w:val="20"/>
              </w:rPr>
              <w:tab/>
              <w:t xml:space="preserve">LMC reports to LMS using </w:t>
            </w:r>
            <w:proofErr w:type="spellStart"/>
            <w:r w:rsidRPr="002C0F6D">
              <w:rPr>
                <w:rFonts w:cs="Times New Roman"/>
                <w:sz w:val="20"/>
                <w:szCs w:val="20"/>
              </w:rPr>
              <w:t>LocationReportPublish</w:t>
            </w:r>
            <w:proofErr w:type="spellEnd"/>
          </w:p>
          <w:p w14:paraId="3920CDBB" w14:textId="688B18B5" w:rsidR="00A817B2" w:rsidRPr="002C0F6D" w:rsidRDefault="002A0583" w:rsidP="00FF701C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>LMC -&gt; LMS</w:t>
            </w:r>
          </w:p>
          <w:p w14:paraId="794EA323" w14:textId="58D55EB0" w:rsidR="00BC6ADE" w:rsidRPr="002C0F6D" w:rsidRDefault="00BC6ADE" w:rsidP="00FF701C">
            <w:pPr>
              <w:rPr>
                <w:rFonts w:cs="Times New Roman"/>
                <w:sz w:val="20"/>
                <w:szCs w:val="20"/>
              </w:rPr>
            </w:pPr>
          </w:p>
          <w:p w14:paraId="35904727" w14:textId="77777777" w:rsidR="00BC6ADE" w:rsidRPr="002C0F6D" w:rsidRDefault="00BC6ADE" w:rsidP="00BC6ADE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>6.3.2.4</w:t>
            </w:r>
            <w:r w:rsidRPr="002C0F6D">
              <w:rPr>
                <w:rFonts w:cs="Times New Roman"/>
                <w:sz w:val="20"/>
                <w:szCs w:val="20"/>
              </w:rPr>
              <w:tab/>
            </w:r>
            <w:proofErr w:type="spellStart"/>
            <w:r w:rsidRPr="002C0F6D">
              <w:rPr>
                <w:rFonts w:cs="Times New Roman"/>
                <w:sz w:val="20"/>
                <w:szCs w:val="20"/>
              </w:rPr>
              <w:t>LocationInfoNotify</w:t>
            </w:r>
            <w:proofErr w:type="spellEnd"/>
          </w:p>
          <w:p w14:paraId="7B066C38" w14:textId="77777777" w:rsidR="00BC6ADE" w:rsidRPr="002C0F6D" w:rsidRDefault="00BC6ADE" w:rsidP="00BC6ADE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>6.3.2.4.2</w:t>
            </w:r>
            <w:r w:rsidRPr="002C0F6D">
              <w:rPr>
                <w:rFonts w:cs="Times New Roman"/>
                <w:sz w:val="20"/>
                <w:szCs w:val="20"/>
              </w:rPr>
              <w:tab/>
              <w:t xml:space="preserve">LMS Notify clients using </w:t>
            </w:r>
            <w:proofErr w:type="spellStart"/>
            <w:r w:rsidRPr="002C0F6D">
              <w:rPr>
                <w:rFonts w:cs="Times New Roman"/>
                <w:sz w:val="20"/>
                <w:szCs w:val="20"/>
              </w:rPr>
              <w:t>LocationInfoNotify</w:t>
            </w:r>
            <w:proofErr w:type="spellEnd"/>
            <w:r w:rsidRPr="002C0F6D">
              <w:rPr>
                <w:rFonts w:cs="Times New Roman"/>
                <w:sz w:val="20"/>
                <w:szCs w:val="20"/>
              </w:rPr>
              <w:t xml:space="preserve"> operation</w:t>
            </w:r>
          </w:p>
          <w:p w14:paraId="4072A45E" w14:textId="77777777" w:rsidR="00BC6ADE" w:rsidRPr="002C0F6D" w:rsidRDefault="00BC6ADE" w:rsidP="00BC6ADE">
            <w:pPr>
              <w:rPr>
                <w:rFonts w:cs="Times New Roman"/>
                <w:i/>
                <w:iCs/>
                <w:sz w:val="20"/>
                <w:szCs w:val="20"/>
              </w:rPr>
            </w:pPr>
            <w:r w:rsidRPr="002C0F6D">
              <w:rPr>
                <w:rFonts w:cs="Times New Roman"/>
                <w:i/>
                <w:iCs/>
                <w:sz w:val="20"/>
                <w:szCs w:val="20"/>
              </w:rPr>
              <w:t>- The LMS use this procedure to notify an authorized user about other users' location information</w:t>
            </w:r>
          </w:p>
          <w:p w14:paraId="271334E0" w14:textId="022FEAF6" w:rsidR="000A7565" w:rsidRPr="002C0F6D" w:rsidRDefault="00BC6ADE" w:rsidP="00FF701C">
            <w:pPr>
              <w:rPr>
                <w:rFonts w:cs="Times New Roman"/>
                <w:i/>
                <w:iCs/>
                <w:sz w:val="20"/>
                <w:szCs w:val="20"/>
              </w:rPr>
            </w:pPr>
            <w:r w:rsidRPr="002C0F6D">
              <w:rPr>
                <w:rFonts w:cs="Times New Roman"/>
                <w:i/>
                <w:iCs/>
                <w:sz w:val="20"/>
                <w:szCs w:val="20"/>
              </w:rPr>
              <w:t>-</w:t>
            </w:r>
            <w:r w:rsidR="00E16ED3" w:rsidRPr="002C0F6D">
              <w:rPr>
                <w:rFonts w:cs="Times New Roman"/>
                <w:i/>
                <w:iCs/>
                <w:sz w:val="20"/>
                <w:szCs w:val="20"/>
              </w:rPr>
              <w:t xml:space="preserve">Can </w:t>
            </w:r>
            <w:r w:rsidR="000A7565" w:rsidRPr="002C0F6D">
              <w:rPr>
                <w:rFonts w:cs="Times New Roman"/>
                <w:i/>
                <w:iCs/>
                <w:sz w:val="20"/>
                <w:szCs w:val="20"/>
              </w:rPr>
              <w:t xml:space="preserve">‘notify’ also </w:t>
            </w:r>
            <w:r w:rsidR="00E16ED3" w:rsidRPr="002C0F6D">
              <w:rPr>
                <w:rFonts w:cs="Times New Roman"/>
                <w:i/>
                <w:iCs/>
                <w:sz w:val="20"/>
                <w:szCs w:val="20"/>
              </w:rPr>
              <w:t xml:space="preserve">be </w:t>
            </w:r>
            <w:r w:rsidR="000A7565" w:rsidRPr="002C0F6D">
              <w:rPr>
                <w:rFonts w:cs="Times New Roman"/>
                <w:i/>
                <w:iCs/>
                <w:sz w:val="20"/>
                <w:szCs w:val="20"/>
              </w:rPr>
              <w:t>used in LMS-&gt;LMS and LMS-&gt;MCS server?</w:t>
            </w:r>
          </w:p>
          <w:p w14:paraId="717F8779" w14:textId="60EFBF4F" w:rsidR="000A7565" w:rsidRPr="002C0F6D" w:rsidRDefault="000A7565" w:rsidP="00FF701C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A817B2" w:rsidRPr="00212D37" w14:paraId="725915C4" w14:textId="77777777" w:rsidTr="00A817B2">
        <w:tc>
          <w:tcPr>
            <w:tcW w:w="4957" w:type="dxa"/>
          </w:tcPr>
          <w:p w14:paraId="7A70C9A0" w14:textId="77777777" w:rsidR="00A817B2" w:rsidRPr="002C0F6D" w:rsidRDefault="00A817B2" w:rsidP="00FF701C">
            <w:pPr>
              <w:rPr>
                <w:rFonts w:cs="Times New Roman"/>
                <w:sz w:val="20"/>
                <w:szCs w:val="20"/>
                <w:lang w:val="fr-FR"/>
              </w:rPr>
            </w:pPr>
            <w:r w:rsidRPr="002C0F6D">
              <w:rPr>
                <w:rFonts w:cs="Times New Roman"/>
                <w:sz w:val="20"/>
                <w:szCs w:val="20"/>
                <w:lang w:val="fr-FR"/>
              </w:rPr>
              <w:t>10.9.2.5</w:t>
            </w:r>
            <w:r w:rsidRPr="002C0F6D">
              <w:rPr>
                <w:rFonts w:cs="Times New Roman"/>
                <w:sz w:val="20"/>
                <w:szCs w:val="20"/>
                <w:lang w:val="fr-FR"/>
              </w:rPr>
              <w:tab/>
              <w:t xml:space="preserve">Location information </w:t>
            </w:r>
            <w:proofErr w:type="spellStart"/>
            <w:r w:rsidRPr="002C0F6D">
              <w:rPr>
                <w:rFonts w:cs="Times New Roman"/>
                <w:sz w:val="20"/>
                <w:szCs w:val="20"/>
                <w:lang w:val="fr-FR"/>
              </w:rPr>
              <w:t>subscription</w:t>
            </w:r>
            <w:proofErr w:type="spellEnd"/>
            <w:r w:rsidRPr="002C0F6D">
              <w:rPr>
                <w:rFonts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C0F6D">
              <w:rPr>
                <w:rFonts w:cs="Times New Roman"/>
                <w:sz w:val="20"/>
                <w:szCs w:val="20"/>
                <w:lang w:val="fr-FR"/>
              </w:rPr>
              <w:t>request</w:t>
            </w:r>
            <w:proofErr w:type="spellEnd"/>
          </w:p>
          <w:p w14:paraId="53F40206" w14:textId="77777777" w:rsidR="00A817B2" w:rsidRPr="002C0F6D" w:rsidRDefault="00A817B2" w:rsidP="00FF701C">
            <w:pPr>
              <w:rPr>
                <w:rFonts w:cs="Times New Roman"/>
                <w:sz w:val="20"/>
                <w:szCs w:val="20"/>
                <w:lang w:val="fr-FR"/>
              </w:rPr>
            </w:pPr>
            <w:r w:rsidRPr="002C0F6D">
              <w:rPr>
                <w:rFonts w:cs="Times New Roman"/>
                <w:sz w:val="20"/>
                <w:szCs w:val="20"/>
                <w:lang w:val="fr-FR"/>
              </w:rPr>
              <w:t>(10.9.2.6</w:t>
            </w:r>
            <w:r w:rsidRPr="002C0F6D">
              <w:rPr>
                <w:rFonts w:cs="Times New Roman"/>
                <w:sz w:val="20"/>
                <w:szCs w:val="20"/>
                <w:lang w:val="fr-FR"/>
              </w:rPr>
              <w:tab/>
              <w:t xml:space="preserve">Location information </w:t>
            </w:r>
            <w:proofErr w:type="spellStart"/>
            <w:r w:rsidRPr="002C0F6D">
              <w:rPr>
                <w:rFonts w:cs="Times New Roman"/>
                <w:sz w:val="20"/>
                <w:szCs w:val="20"/>
                <w:lang w:val="fr-FR"/>
              </w:rPr>
              <w:t>subscription</w:t>
            </w:r>
            <w:proofErr w:type="spellEnd"/>
            <w:r w:rsidRPr="002C0F6D">
              <w:rPr>
                <w:rFonts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C0F6D">
              <w:rPr>
                <w:rFonts w:cs="Times New Roman"/>
                <w:sz w:val="20"/>
                <w:szCs w:val="20"/>
                <w:lang w:val="fr-FR"/>
              </w:rPr>
              <w:t>response</w:t>
            </w:r>
            <w:proofErr w:type="spellEnd"/>
            <w:r w:rsidRPr="002C0F6D">
              <w:rPr>
                <w:rFonts w:cs="Times New Roman"/>
                <w:sz w:val="20"/>
                <w:szCs w:val="20"/>
                <w:lang w:val="fr-FR"/>
              </w:rPr>
              <w:t>)</w:t>
            </w:r>
          </w:p>
          <w:p w14:paraId="52FE869B" w14:textId="77777777" w:rsidR="00A817B2" w:rsidRPr="002C0F6D" w:rsidRDefault="00A817B2" w:rsidP="00FF701C">
            <w:pPr>
              <w:rPr>
                <w:rFonts w:cs="Times New Roman"/>
                <w:sz w:val="20"/>
                <w:szCs w:val="20"/>
                <w:lang w:val="fr-FR"/>
              </w:rPr>
            </w:pPr>
          </w:p>
          <w:p w14:paraId="59DB45C5" w14:textId="6548C363" w:rsidR="00A817B2" w:rsidRPr="002C0F6D" w:rsidRDefault="00A817B2" w:rsidP="00FF701C">
            <w:pPr>
              <w:rPr>
                <w:rFonts w:cs="Times New Roman"/>
                <w:i/>
                <w:iCs/>
                <w:sz w:val="20"/>
                <w:szCs w:val="20"/>
                <w:lang w:val="fr-FR"/>
              </w:rPr>
            </w:pPr>
            <w:r w:rsidRPr="002C0F6D">
              <w:rPr>
                <w:rFonts w:cs="Times New Roman"/>
                <w:i/>
                <w:iCs/>
                <w:sz w:val="20"/>
                <w:szCs w:val="20"/>
                <w:lang w:val="fr-FR"/>
              </w:rPr>
              <w:t>LMC-&gt;LMS</w:t>
            </w:r>
            <w:r w:rsidR="00B312E2" w:rsidRPr="002C0F6D">
              <w:rPr>
                <w:rFonts w:cs="Times New Roman"/>
                <w:i/>
                <w:iCs/>
                <w:sz w:val="20"/>
                <w:szCs w:val="20"/>
                <w:lang w:val="fr-FR"/>
              </w:rPr>
              <w:t xml:space="preserve">, </w:t>
            </w:r>
            <w:r w:rsidRPr="002C0F6D">
              <w:rPr>
                <w:rFonts w:cs="Times New Roman"/>
                <w:i/>
                <w:iCs/>
                <w:sz w:val="20"/>
                <w:szCs w:val="20"/>
                <w:lang w:val="fr-FR"/>
              </w:rPr>
              <w:t>MCS server -&gt; LMS</w:t>
            </w:r>
            <w:r w:rsidR="00B312E2" w:rsidRPr="002C0F6D">
              <w:rPr>
                <w:rFonts w:cs="Times New Roman"/>
                <w:i/>
                <w:iCs/>
                <w:sz w:val="20"/>
                <w:szCs w:val="20"/>
                <w:lang w:val="fr-FR"/>
              </w:rPr>
              <w:t xml:space="preserve">, </w:t>
            </w:r>
            <w:r w:rsidRPr="002C0F6D">
              <w:rPr>
                <w:rFonts w:cs="Times New Roman"/>
                <w:i/>
                <w:iCs/>
                <w:sz w:val="20"/>
                <w:szCs w:val="20"/>
                <w:lang w:val="fr-FR"/>
              </w:rPr>
              <w:t>LMS-&gt;LMS</w:t>
            </w:r>
          </w:p>
          <w:p w14:paraId="4C107FEA" w14:textId="77777777" w:rsidR="00A817B2" w:rsidRPr="002C0F6D" w:rsidRDefault="00A817B2" w:rsidP="00FF701C">
            <w:pPr>
              <w:rPr>
                <w:rFonts w:cs="Times New Roman"/>
                <w:sz w:val="20"/>
                <w:szCs w:val="20"/>
                <w:lang w:val="fr-FR"/>
              </w:rPr>
            </w:pPr>
          </w:p>
        </w:tc>
        <w:tc>
          <w:tcPr>
            <w:tcW w:w="5244" w:type="dxa"/>
          </w:tcPr>
          <w:p w14:paraId="30081CAF" w14:textId="77777777" w:rsidR="00A817B2" w:rsidRPr="002C0F6D" w:rsidRDefault="00A817B2" w:rsidP="00FF701C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>6.3.2.3</w:t>
            </w:r>
            <w:r w:rsidRPr="002C0F6D">
              <w:rPr>
                <w:rFonts w:cs="Times New Roman"/>
                <w:sz w:val="20"/>
                <w:szCs w:val="20"/>
              </w:rPr>
              <w:tab/>
            </w:r>
            <w:proofErr w:type="spellStart"/>
            <w:r w:rsidRPr="002C0F6D">
              <w:rPr>
                <w:rFonts w:cs="Times New Roman"/>
                <w:sz w:val="20"/>
                <w:szCs w:val="20"/>
              </w:rPr>
              <w:t>LocationInfoSubscribe</w:t>
            </w:r>
            <w:proofErr w:type="spellEnd"/>
          </w:p>
          <w:p w14:paraId="424135E6" w14:textId="66677783" w:rsidR="00A817B2" w:rsidRPr="002C0F6D" w:rsidRDefault="00A817B2" w:rsidP="00FF701C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>6.3.2.3.2</w:t>
            </w:r>
            <w:r w:rsidRPr="002C0F6D">
              <w:rPr>
                <w:rFonts w:cs="Times New Roman"/>
                <w:sz w:val="20"/>
                <w:szCs w:val="20"/>
              </w:rPr>
              <w:tab/>
              <w:t xml:space="preserve">Client request subscription using </w:t>
            </w:r>
            <w:proofErr w:type="spellStart"/>
            <w:r w:rsidRPr="002C0F6D">
              <w:rPr>
                <w:rFonts w:cs="Times New Roman"/>
                <w:sz w:val="20"/>
                <w:szCs w:val="20"/>
              </w:rPr>
              <w:t>LocationInfoSubscribe</w:t>
            </w:r>
            <w:proofErr w:type="spellEnd"/>
            <w:r w:rsidRPr="002C0F6D">
              <w:rPr>
                <w:rFonts w:cs="Times New Roman"/>
                <w:sz w:val="20"/>
                <w:szCs w:val="20"/>
              </w:rPr>
              <w:t xml:space="preserve"> operation</w:t>
            </w:r>
          </w:p>
          <w:p w14:paraId="2A60B8D4" w14:textId="6533A84C" w:rsidR="00B312E2" w:rsidRPr="002C0F6D" w:rsidRDefault="00B312E2" w:rsidP="00FF701C">
            <w:pPr>
              <w:rPr>
                <w:rFonts w:cs="Times New Roman"/>
                <w:i/>
                <w:iCs/>
                <w:sz w:val="20"/>
                <w:szCs w:val="20"/>
              </w:rPr>
            </w:pPr>
            <w:r w:rsidRPr="002C0F6D">
              <w:rPr>
                <w:rFonts w:cs="Times New Roman"/>
                <w:i/>
                <w:iCs/>
                <w:sz w:val="20"/>
                <w:szCs w:val="20"/>
              </w:rPr>
              <w:t>- This service operation is used by the LMC to subscribe to location information at the LMS</w:t>
            </w:r>
          </w:p>
          <w:p w14:paraId="5ABD879A" w14:textId="601C10AC" w:rsidR="00A817B2" w:rsidRPr="002C0F6D" w:rsidRDefault="00B312E2" w:rsidP="00FF701C">
            <w:pPr>
              <w:rPr>
                <w:rFonts w:cs="Times New Roman"/>
                <w:i/>
                <w:iCs/>
                <w:sz w:val="20"/>
                <w:szCs w:val="20"/>
              </w:rPr>
            </w:pPr>
            <w:r w:rsidRPr="002C0F6D">
              <w:rPr>
                <w:rFonts w:cs="Times New Roman"/>
                <w:i/>
                <w:iCs/>
                <w:sz w:val="20"/>
                <w:szCs w:val="20"/>
              </w:rPr>
              <w:t>-can be initiated by LMC, MC service server, IWF, LMS</w:t>
            </w:r>
          </w:p>
          <w:p w14:paraId="5E154DDE" w14:textId="77777777" w:rsidR="00A817B2" w:rsidRPr="002C0F6D" w:rsidRDefault="00A817B2" w:rsidP="00B312E2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A817B2" w:rsidRPr="00212D37" w14:paraId="6FE379CE" w14:textId="77777777" w:rsidTr="00A817B2">
        <w:tc>
          <w:tcPr>
            <w:tcW w:w="4957" w:type="dxa"/>
          </w:tcPr>
          <w:p w14:paraId="5EA4E20F" w14:textId="1E179C18" w:rsidR="00A817B2" w:rsidRPr="002C0F6D" w:rsidRDefault="00A817B2" w:rsidP="00FF701C">
            <w:pPr>
              <w:rPr>
                <w:rFonts w:cs="Times New Roman"/>
                <w:sz w:val="20"/>
                <w:szCs w:val="20"/>
                <w:lang w:val="fr-FR"/>
              </w:rPr>
            </w:pPr>
            <w:r w:rsidRPr="002C0F6D">
              <w:rPr>
                <w:rFonts w:cs="Times New Roman"/>
                <w:sz w:val="20"/>
                <w:szCs w:val="20"/>
                <w:lang w:val="fr-FR"/>
              </w:rPr>
              <w:t>10.9.2.8</w:t>
            </w:r>
            <w:r w:rsidRPr="002C0F6D">
              <w:rPr>
                <w:rFonts w:cs="Times New Roman"/>
                <w:sz w:val="20"/>
                <w:szCs w:val="20"/>
                <w:lang w:val="fr-FR"/>
              </w:rPr>
              <w:tab/>
              <w:t xml:space="preserve">Location information cancel </w:t>
            </w:r>
            <w:proofErr w:type="spellStart"/>
            <w:r w:rsidRPr="002C0F6D">
              <w:rPr>
                <w:rFonts w:cs="Times New Roman"/>
                <w:sz w:val="20"/>
                <w:szCs w:val="20"/>
                <w:lang w:val="fr-FR"/>
              </w:rPr>
              <w:t>subscription</w:t>
            </w:r>
            <w:proofErr w:type="spellEnd"/>
            <w:r w:rsidRPr="002C0F6D">
              <w:rPr>
                <w:rFonts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C0F6D">
              <w:rPr>
                <w:rFonts w:cs="Times New Roman"/>
                <w:sz w:val="20"/>
                <w:szCs w:val="20"/>
                <w:lang w:val="fr-FR"/>
              </w:rPr>
              <w:t>request</w:t>
            </w:r>
            <w:proofErr w:type="spellEnd"/>
          </w:p>
          <w:p w14:paraId="0ACC016A" w14:textId="11D6F6EB" w:rsidR="00BC6ADE" w:rsidRPr="002C0F6D" w:rsidRDefault="00BC6ADE" w:rsidP="00FF701C">
            <w:pPr>
              <w:rPr>
                <w:rFonts w:cs="Times New Roman"/>
                <w:i/>
                <w:iCs/>
                <w:sz w:val="20"/>
                <w:szCs w:val="20"/>
                <w:lang w:val="fr-FR"/>
              </w:rPr>
            </w:pPr>
            <w:r w:rsidRPr="002C0F6D">
              <w:rPr>
                <w:rFonts w:cs="Times New Roman"/>
                <w:i/>
                <w:iCs/>
                <w:sz w:val="20"/>
                <w:szCs w:val="20"/>
                <w:lang w:val="fr-FR"/>
              </w:rPr>
              <w:t>LMC-&gt;LMS, MCS server -&gt; LMS, LMS-&gt;LMS</w:t>
            </w:r>
          </w:p>
          <w:p w14:paraId="095A36B0" w14:textId="77777777" w:rsidR="00BC6ADE" w:rsidRPr="002C0F6D" w:rsidRDefault="00BC6ADE" w:rsidP="00FF701C">
            <w:pPr>
              <w:rPr>
                <w:rFonts w:cs="Times New Roman"/>
                <w:sz w:val="20"/>
                <w:szCs w:val="20"/>
                <w:lang w:val="fr-FR"/>
              </w:rPr>
            </w:pPr>
          </w:p>
          <w:p w14:paraId="56E6E08D" w14:textId="034EF7B6" w:rsidR="00A817B2" w:rsidRPr="002C0F6D" w:rsidRDefault="00A817B2" w:rsidP="00FF701C">
            <w:pPr>
              <w:rPr>
                <w:rFonts w:cs="Times New Roman"/>
                <w:sz w:val="20"/>
                <w:szCs w:val="20"/>
                <w:lang w:val="fr-FR"/>
              </w:rPr>
            </w:pPr>
            <w:r w:rsidRPr="002C0F6D">
              <w:rPr>
                <w:rFonts w:cs="Times New Roman"/>
                <w:sz w:val="20"/>
                <w:szCs w:val="20"/>
                <w:lang w:val="fr-FR"/>
              </w:rPr>
              <w:t>10.9.2.9</w:t>
            </w:r>
            <w:r w:rsidRPr="002C0F6D">
              <w:rPr>
                <w:rFonts w:cs="Times New Roman"/>
                <w:sz w:val="20"/>
                <w:szCs w:val="20"/>
                <w:lang w:val="fr-FR"/>
              </w:rPr>
              <w:tab/>
              <w:t xml:space="preserve">Location information cancel </w:t>
            </w:r>
            <w:proofErr w:type="spellStart"/>
            <w:r w:rsidRPr="002C0F6D">
              <w:rPr>
                <w:rFonts w:cs="Times New Roman"/>
                <w:sz w:val="20"/>
                <w:szCs w:val="20"/>
                <w:lang w:val="fr-FR"/>
              </w:rPr>
              <w:t>subscription</w:t>
            </w:r>
            <w:proofErr w:type="spellEnd"/>
            <w:r w:rsidRPr="002C0F6D">
              <w:rPr>
                <w:rFonts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C0F6D">
              <w:rPr>
                <w:rFonts w:cs="Times New Roman"/>
                <w:sz w:val="20"/>
                <w:szCs w:val="20"/>
                <w:lang w:val="fr-FR"/>
              </w:rPr>
              <w:t>response</w:t>
            </w:r>
            <w:proofErr w:type="spellEnd"/>
          </w:p>
        </w:tc>
        <w:tc>
          <w:tcPr>
            <w:tcW w:w="5244" w:type="dxa"/>
          </w:tcPr>
          <w:p w14:paraId="72416F70" w14:textId="77777777" w:rsidR="00A817B2" w:rsidRPr="002C0F6D" w:rsidRDefault="00A817B2" w:rsidP="00FF701C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>6.3.2.6</w:t>
            </w:r>
            <w:r w:rsidRPr="002C0F6D">
              <w:rPr>
                <w:rFonts w:cs="Times New Roman"/>
                <w:sz w:val="20"/>
                <w:szCs w:val="20"/>
              </w:rPr>
              <w:tab/>
            </w:r>
            <w:proofErr w:type="spellStart"/>
            <w:r w:rsidRPr="002C0F6D">
              <w:rPr>
                <w:rFonts w:cs="Times New Roman"/>
                <w:sz w:val="20"/>
                <w:szCs w:val="20"/>
              </w:rPr>
              <w:t>LocationInfoSubscribeDelete</w:t>
            </w:r>
            <w:proofErr w:type="spellEnd"/>
          </w:p>
          <w:p w14:paraId="535D234F" w14:textId="2009082E" w:rsidR="00A817B2" w:rsidRPr="002C0F6D" w:rsidRDefault="00A817B2" w:rsidP="00FF701C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>6.3.2.6.2</w:t>
            </w:r>
            <w:r w:rsidRPr="002C0F6D">
              <w:rPr>
                <w:rFonts w:cs="Times New Roman"/>
                <w:sz w:val="20"/>
                <w:szCs w:val="20"/>
              </w:rPr>
              <w:tab/>
              <w:t xml:space="preserve">Client requests unsubscribe using </w:t>
            </w:r>
            <w:proofErr w:type="spellStart"/>
            <w:r w:rsidRPr="002C0F6D">
              <w:rPr>
                <w:rFonts w:cs="Times New Roman"/>
                <w:sz w:val="20"/>
                <w:szCs w:val="20"/>
              </w:rPr>
              <w:t>LMS_LocationInfoSubscribeDelete</w:t>
            </w:r>
            <w:proofErr w:type="spellEnd"/>
            <w:r w:rsidRPr="002C0F6D">
              <w:rPr>
                <w:rFonts w:cs="Times New Roman"/>
                <w:sz w:val="20"/>
                <w:szCs w:val="20"/>
              </w:rPr>
              <w:t xml:space="preserve"> operation</w:t>
            </w:r>
          </w:p>
          <w:p w14:paraId="158B8F7A" w14:textId="78F17294" w:rsidR="00BC6ADE" w:rsidRPr="002C0F6D" w:rsidRDefault="00BC6ADE" w:rsidP="00FF701C">
            <w:pPr>
              <w:rPr>
                <w:rFonts w:cs="Times New Roman"/>
                <w:i/>
                <w:iCs/>
                <w:sz w:val="20"/>
                <w:szCs w:val="20"/>
              </w:rPr>
            </w:pPr>
            <w:r w:rsidRPr="002C0F6D">
              <w:rPr>
                <w:rFonts w:cs="Times New Roman"/>
                <w:i/>
                <w:iCs/>
                <w:sz w:val="20"/>
                <w:szCs w:val="20"/>
              </w:rPr>
              <w:t>Can be initiated by: LMC</w:t>
            </w:r>
            <w:r w:rsidRPr="002C0F6D">
              <w:rPr>
                <w:rFonts w:cs="Times New Roman"/>
                <w:i/>
                <w:iCs/>
                <w:sz w:val="20"/>
                <w:szCs w:val="20"/>
                <w:lang w:eastAsia="zh-CN"/>
              </w:rPr>
              <w:t>, MC service server, IWF, LMS</w:t>
            </w:r>
          </w:p>
          <w:p w14:paraId="37205ED9" w14:textId="77777777" w:rsidR="00A817B2" w:rsidRPr="002C0F6D" w:rsidRDefault="00A817B2" w:rsidP="00FF701C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A817B2" w:rsidRPr="00212D37" w14:paraId="04E77935" w14:textId="77777777" w:rsidTr="00A817B2">
        <w:tc>
          <w:tcPr>
            <w:tcW w:w="4957" w:type="dxa"/>
          </w:tcPr>
          <w:p w14:paraId="27DF81AF" w14:textId="3459BDC0" w:rsidR="00A817B2" w:rsidRPr="002C0F6D" w:rsidRDefault="00B312E2" w:rsidP="00FF701C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 xml:space="preserve">No dedicated </w:t>
            </w:r>
            <w:proofErr w:type="spellStart"/>
            <w:r w:rsidRPr="002C0F6D">
              <w:rPr>
                <w:rFonts w:cs="Times New Roman"/>
                <w:sz w:val="20"/>
                <w:szCs w:val="20"/>
              </w:rPr>
              <w:t>infoflow</w:t>
            </w:r>
            <w:proofErr w:type="spellEnd"/>
            <w:r w:rsidRPr="002C0F6D">
              <w:rPr>
                <w:rFonts w:cs="Times New Roman"/>
                <w:sz w:val="20"/>
                <w:szCs w:val="20"/>
              </w:rPr>
              <w:t>/procedure in stage2.</w:t>
            </w:r>
          </w:p>
          <w:p w14:paraId="71D14E48" w14:textId="4B4D358E" w:rsidR="00B312E2" w:rsidRPr="002C0F6D" w:rsidRDefault="00B312E2" w:rsidP="00FF701C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>For alignment, should add one sentence (and a parameter?) to the:</w:t>
            </w:r>
          </w:p>
          <w:p w14:paraId="447EDC55" w14:textId="035E29F2" w:rsidR="00A817B2" w:rsidRPr="002C0F6D" w:rsidRDefault="00A817B2" w:rsidP="00FF701C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>10.9.2.5</w:t>
            </w:r>
            <w:r w:rsidRPr="002C0F6D">
              <w:rPr>
                <w:rFonts w:cs="Times New Roman"/>
                <w:sz w:val="20"/>
                <w:szCs w:val="20"/>
              </w:rPr>
              <w:tab/>
              <w:t>Location information subscription request</w:t>
            </w:r>
          </w:p>
          <w:p w14:paraId="545CB767" w14:textId="4F609C62" w:rsidR="00A817B2" w:rsidRPr="002C0F6D" w:rsidRDefault="00B312E2" w:rsidP="00B312E2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>Alternatively, add a dedicated procedure/information flow.</w:t>
            </w:r>
          </w:p>
        </w:tc>
        <w:tc>
          <w:tcPr>
            <w:tcW w:w="5244" w:type="dxa"/>
          </w:tcPr>
          <w:p w14:paraId="03F4C755" w14:textId="77777777" w:rsidR="00A817B2" w:rsidRPr="002C0F6D" w:rsidRDefault="00A817B2" w:rsidP="00FF701C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 xml:space="preserve">6.3.2.5 </w:t>
            </w:r>
            <w:proofErr w:type="spellStart"/>
            <w:r w:rsidRPr="002C0F6D">
              <w:rPr>
                <w:rFonts w:cs="Times New Roman"/>
                <w:sz w:val="20"/>
                <w:szCs w:val="20"/>
              </w:rPr>
              <w:t>LocationInfoSubscribeUpdate</w:t>
            </w:r>
            <w:proofErr w:type="spellEnd"/>
          </w:p>
          <w:p w14:paraId="608FC458" w14:textId="2073842B" w:rsidR="00A817B2" w:rsidRPr="002C0F6D" w:rsidRDefault="00A817B2" w:rsidP="00FF701C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>6.3.2.5.2</w:t>
            </w:r>
            <w:r w:rsidRPr="002C0F6D">
              <w:rPr>
                <w:rFonts w:cs="Times New Roman"/>
                <w:sz w:val="20"/>
                <w:szCs w:val="20"/>
              </w:rPr>
              <w:tab/>
              <w:t xml:space="preserve">Client requests update of subscription using </w:t>
            </w:r>
            <w:proofErr w:type="spellStart"/>
            <w:r w:rsidRPr="002C0F6D">
              <w:rPr>
                <w:rFonts w:cs="Times New Roman"/>
                <w:sz w:val="20"/>
                <w:szCs w:val="20"/>
              </w:rPr>
              <w:t>LocationInfoSubscribeUpdate</w:t>
            </w:r>
            <w:proofErr w:type="spellEnd"/>
            <w:r w:rsidRPr="002C0F6D">
              <w:rPr>
                <w:rFonts w:cs="Times New Roman"/>
                <w:sz w:val="20"/>
                <w:szCs w:val="20"/>
              </w:rPr>
              <w:t xml:space="preserve"> operation</w:t>
            </w:r>
          </w:p>
          <w:p w14:paraId="72648836" w14:textId="77777777" w:rsidR="00A817B2" w:rsidRPr="002C0F6D" w:rsidRDefault="00B312E2" w:rsidP="00B312E2">
            <w:pPr>
              <w:rPr>
                <w:rFonts w:cs="Times New Roman"/>
                <w:i/>
                <w:iCs/>
                <w:sz w:val="20"/>
                <w:szCs w:val="20"/>
              </w:rPr>
            </w:pPr>
            <w:r w:rsidRPr="002C0F6D">
              <w:rPr>
                <w:rFonts w:cs="Times New Roman"/>
                <w:i/>
                <w:iCs/>
                <w:sz w:val="20"/>
                <w:szCs w:val="20"/>
              </w:rPr>
              <w:t>- To update an existing subscription</w:t>
            </w:r>
          </w:p>
          <w:p w14:paraId="066C5437" w14:textId="28818F6A" w:rsidR="00B312E2" w:rsidRPr="002C0F6D" w:rsidRDefault="00B312E2" w:rsidP="00B312E2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i/>
                <w:iCs/>
                <w:sz w:val="20"/>
                <w:szCs w:val="20"/>
              </w:rPr>
              <w:t>-can be initiated by LMC, MC service server, IWF, LMS</w:t>
            </w:r>
          </w:p>
        </w:tc>
      </w:tr>
      <w:tr w:rsidR="00A817B2" w:rsidRPr="00212D37" w14:paraId="1242B91E" w14:textId="77777777" w:rsidTr="00A817B2">
        <w:tc>
          <w:tcPr>
            <w:tcW w:w="4957" w:type="dxa"/>
          </w:tcPr>
          <w:p w14:paraId="01B31866" w14:textId="77777777" w:rsidR="00A817B2" w:rsidRPr="002C0F6D" w:rsidRDefault="00A817B2" w:rsidP="00FF701C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>10.9.2.4</w:t>
            </w:r>
            <w:r w:rsidRPr="002C0F6D">
              <w:rPr>
                <w:rFonts w:cs="Times New Roman"/>
                <w:sz w:val="20"/>
                <w:szCs w:val="20"/>
              </w:rPr>
              <w:tab/>
              <w:t>Location reporting trigger</w:t>
            </w:r>
          </w:p>
          <w:p w14:paraId="4EBBB128" w14:textId="1195D283" w:rsidR="00A817B2" w:rsidRPr="002C0F6D" w:rsidRDefault="00E6077A" w:rsidP="00FF701C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>- LMC-&gt;LMS</w:t>
            </w:r>
          </w:p>
          <w:p w14:paraId="2002616E" w14:textId="1D6BD788" w:rsidR="00A817B2" w:rsidRPr="002C0F6D" w:rsidRDefault="00A817B2" w:rsidP="00E6077A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lastRenderedPageBreak/>
              <w:t>-</w:t>
            </w:r>
            <w:r w:rsidR="00E6077A" w:rsidRPr="002C0F6D">
              <w:rPr>
                <w:rFonts w:cs="Times New Roman"/>
                <w:sz w:val="20"/>
                <w:szCs w:val="20"/>
              </w:rPr>
              <w:t xml:space="preserve"> </w:t>
            </w:r>
            <w:r w:rsidRPr="002C0F6D">
              <w:rPr>
                <w:rFonts w:cs="Times New Roman"/>
                <w:sz w:val="20"/>
                <w:szCs w:val="20"/>
              </w:rPr>
              <w:t xml:space="preserve">can request multiple </w:t>
            </w:r>
            <w:proofErr w:type="gramStart"/>
            <w:r w:rsidRPr="002C0F6D">
              <w:rPr>
                <w:rFonts w:cs="Times New Roman"/>
                <w:sz w:val="20"/>
                <w:szCs w:val="20"/>
              </w:rPr>
              <w:t>targets</w:t>
            </w:r>
            <w:r w:rsidR="00E6077A" w:rsidRPr="002C0F6D">
              <w:rPr>
                <w:rFonts w:cs="Times New Roman"/>
                <w:sz w:val="20"/>
                <w:szCs w:val="20"/>
              </w:rPr>
              <w:t xml:space="preserve"> </w:t>
            </w:r>
            <w:r w:rsidRPr="002C0F6D">
              <w:rPr>
                <w:rFonts w:cs="Times New Roman"/>
                <w:sz w:val="20"/>
                <w:szCs w:val="20"/>
              </w:rPr>
              <w:t xml:space="preserve"> in</w:t>
            </w:r>
            <w:proofErr w:type="gramEnd"/>
            <w:r w:rsidRPr="002C0F6D">
              <w:rPr>
                <w:rFonts w:cs="Times New Roman"/>
                <w:sz w:val="20"/>
                <w:szCs w:val="20"/>
              </w:rPr>
              <w:t xml:space="preserve"> one messages</w:t>
            </w:r>
            <w:r w:rsidR="00E6077A" w:rsidRPr="002C0F6D">
              <w:rPr>
                <w:rFonts w:cs="Times New Roman"/>
                <w:sz w:val="20"/>
                <w:szCs w:val="20"/>
              </w:rPr>
              <w:t>: “MC service ID list” or “MC service group ID list”</w:t>
            </w:r>
          </w:p>
        </w:tc>
        <w:tc>
          <w:tcPr>
            <w:tcW w:w="5244" w:type="dxa"/>
          </w:tcPr>
          <w:p w14:paraId="16608A90" w14:textId="77777777" w:rsidR="00A817B2" w:rsidRPr="002C0F6D" w:rsidRDefault="00A817B2" w:rsidP="00FF701C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lastRenderedPageBreak/>
              <w:t>6.3.2.7</w:t>
            </w:r>
            <w:r w:rsidRPr="002C0F6D">
              <w:rPr>
                <w:rFonts w:cs="Times New Roman"/>
                <w:sz w:val="20"/>
                <w:szCs w:val="20"/>
              </w:rPr>
              <w:tab/>
            </w:r>
            <w:proofErr w:type="spellStart"/>
            <w:r w:rsidRPr="002C0F6D">
              <w:rPr>
                <w:rFonts w:cs="Times New Roman"/>
                <w:sz w:val="20"/>
                <w:szCs w:val="20"/>
              </w:rPr>
              <w:t>LocationInfoConfigRequest</w:t>
            </w:r>
            <w:proofErr w:type="spellEnd"/>
          </w:p>
          <w:p w14:paraId="10B06260" w14:textId="77777777" w:rsidR="00A817B2" w:rsidRPr="002C0F6D" w:rsidRDefault="00A817B2" w:rsidP="00FF701C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lastRenderedPageBreak/>
              <w:t>6.3.2.7.2</w:t>
            </w:r>
            <w:r w:rsidRPr="002C0F6D">
              <w:rPr>
                <w:rFonts w:cs="Times New Roman"/>
                <w:sz w:val="20"/>
                <w:szCs w:val="20"/>
              </w:rPr>
              <w:tab/>
              <w:t xml:space="preserve">Client request location configuration change for another client from LMS using </w:t>
            </w:r>
            <w:proofErr w:type="spellStart"/>
            <w:r w:rsidRPr="002C0F6D">
              <w:rPr>
                <w:rFonts w:cs="Times New Roman"/>
                <w:sz w:val="20"/>
                <w:szCs w:val="20"/>
              </w:rPr>
              <w:t>LocationInfoConfigRequest</w:t>
            </w:r>
            <w:proofErr w:type="spellEnd"/>
            <w:r w:rsidRPr="002C0F6D">
              <w:rPr>
                <w:rFonts w:cs="Times New Roman"/>
                <w:sz w:val="20"/>
                <w:szCs w:val="20"/>
              </w:rPr>
              <w:t xml:space="preserve"> operation</w:t>
            </w:r>
          </w:p>
          <w:p w14:paraId="24219A59" w14:textId="77777777" w:rsidR="00A003FF" w:rsidRPr="002C0F6D" w:rsidRDefault="00A003FF" w:rsidP="00A003FF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i/>
                <w:iCs/>
                <w:sz w:val="20"/>
                <w:szCs w:val="20"/>
              </w:rPr>
              <w:t>-can be initiated by LMC, MC service server, IWF, LMS</w:t>
            </w:r>
          </w:p>
          <w:p w14:paraId="60FE5196" w14:textId="21CE1057" w:rsidR="00A817B2" w:rsidRPr="002C0F6D" w:rsidRDefault="00A817B2" w:rsidP="00FF701C">
            <w:pPr>
              <w:rPr>
                <w:rFonts w:cs="Times New Roman"/>
                <w:i/>
                <w:iCs/>
                <w:sz w:val="20"/>
                <w:szCs w:val="20"/>
              </w:rPr>
            </w:pPr>
            <w:r w:rsidRPr="002C0F6D">
              <w:rPr>
                <w:rFonts w:cs="Times New Roman"/>
                <w:i/>
                <w:iCs/>
                <w:sz w:val="20"/>
                <w:szCs w:val="20"/>
              </w:rPr>
              <w:t xml:space="preserve">-only one target </w:t>
            </w:r>
            <w:r w:rsidR="00E6077A" w:rsidRPr="002C0F6D">
              <w:rPr>
                <w:rFonts w:cs="Times New Roman"/>
                <w:i/>
                <w:iCs/>
                <w:sz w:val="20"/>
                <w:szCs w:val="20"/>
              </w:rPr>
              <w:t xml:space="preserve">client is </w:t>
            </w:r>
            <w:r w:rsidRPr="002C0F6D">
              <w:rPr>
                <w:rFonts w:cs="Times New Roman"/>
                <w:i/>
                <w:iCs/>
                <w:sz w:val="20"/>
                <w:szCs w:val="20"/>
              </w:rPr>
              <w:t>possible</w:t>
            </w:r>
          </w:p>
          <w:p w14:paraId="178CDE8E" w14:textId="4D3848D5" w:rsidR="00A817B2" w:rsidRPr="002C0F6D" w:rsidRDefault="00B65C82" w:rsidP="00FF701C">
            <w:pPr>
              <w:rPr>
                <w:rFonts w:cs="Times New Roman"/>
                <w:i/>
                <w:iCs/>
                <w:sz w:val="20"/>
                <w:szCs w:val="20"/>
              </w:rPr>
            </w:pPr>
            <w:r w:rsidRPr="002C0F6D">
              <w:rPr>
                <w:rFonts w:cs="Times New Roman"/>
                <w:i/>
                <w:iCs/>
                <w:sz w:val="20"/>
                <w:szCs w:val="20"/>
              </w:rPr>
              <w:t>-note also the ‘</w:t>
            </w:r>
            <w:proofErr w:type="spellStart"/>
            <w:r w:rsidRPr="002C0F6D">
              <w:rPr>
                <w:rFonts w:cs="Times New Roman"/>
                <w:i/>
                <w:iCs/>
                <w:sz w:val="20"/>
                <w:szCs w:val="20"/>
              </w:rPr>
              <w:t>locationHistory</w:t>
            </w:r>
            <w:proofErr w:type="spellEnd"/>
            <w:r w:rsidRPr="002C0F6D">
              <w:rPr>
                <w:rFonts w:cs="Times New Roman"/>
                <w:i/>
                <w:iCs/>
                <w:sz w:val="20"/>
                <w:szCs w:val="20"/>
              </w:rPr>
              <w:t xml:space="preserve">’ attribute, not included in the stage2 </w:t>
            </w:r>
            <w:proofErr w:type="spellStart"/>
            <w:r w:rsidRPr="002C0F6D">
              <w:rPr>
                <w:rFonts w:cs="Times New Roman"/>
                <w:i/>
                <w:iCs/>
                <w:sz w:val="20"/>
                <w:szCs w:val="20"/>
              </w:rPr>
              <w:t>infoflow</w:t>
            </w:r>
            <w:proofErr w:type="spellEnd"/>
          </w:p>
        </w:tc>
      </w:tr>
      <w:tr w:rsidR="00A817B2" w:rsidRPr="00212D37" w14:paraId="5986B463" w14:textId="77777777" w:rsidTr="00A817B2">
        <w:tc>
          <w:tcPr>
            <w:tcW w:w="4957" w:type="dxa"/>
          </w:tcPr>
          <w:p w14:paraId="24C46AF9" w14:textId="77777777" w:rsidR="00A817B2" w:rsidRPr="002C0F6D" w:rsidRDefault="00A817B2" w:rsidP="00FF701C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lastRenderedPageBreak/>
              <w:t>10.9.2.4a</w:t>
            </w:r>
            <w:r w:rsidRPr="002C0F6D">
              <w:rPr>
                <w:rFonts w:cs="Times New Roman"/>
                <w:sz w:val="20"/>
                <w:szCs w:val="20"/>
              </w:rPr>
              <w:tab/>
              <w:t>Location reporting trigger cancel</w:t>
            </w:r>
          </w:p>
          <w:p w14:paraId="622F7200" w14:textId="77777777" w:rsidR="00A817B2" w:rsidRPr="002C0F6D" w:rsidRDefault="00A817B2" w:rsidP="00FF701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244" w:type="dxa"/>
          </w:tcPr>
          <w:p w14:paraId="51354A35" w14:textId="4E6D5E5B" w:rsidR="00A817B2" w:rsidRPr="002C0F6D" w:rsidRDefault="00B65C82" w:rsidP="00FF701C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>?</w:t>
            </w:r>
          </w:p>
          <w:p w14:paraId="046CB5CA" w14:textId="741C9ABC" w:rsidR="00A817B2" w:rsidRPr="002C0F6D" w:rsidRDefault="00A817B2" w:rsidP="00FF701C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A817B2" w14:paraId="6B534E47" w14:textId="77777777" w:rsidTr="00A817B2">
        <w:tc>
          <w:tcPr>
            <w:tcW w:w="4957" w:type="dxa"/>
          </w:tcPr>
          <w:p w14:paraId="1FC32809" w14:textId="77777777" w:rsidR="00A817B2" w:rsidRPr="002C0F6D" w:rsidRDefault="00A817B2" w:rsidP="00FF701C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>10.9.2.11</w:t>
            </w:r>
            <w:r w:rsidRPr="002C0F6D">
              <w:rPr>
                <w:rFonts w:cs="Times New Roman"/>
                <w:sz w:val="20"/>
                <w:szCs w:val="20"/>
              </w:rPr>
              <w:tab/>
              <w:t>Location information history status request</w:t>
            </w:r>
          </w:p>
          <w:p w14:paraId="1CE3B498" w14:textId="77777777" w:rsidR="00A817B2" w:rsidRPr="002C0F6D" w:rsidRDefault="00A817B2" w:rsidP="00FF701C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>10.9.2.12</w:t>
            </w:r>
            <w:r w:rsidRPr="002C0F6D">
              <w:rPr>
                <w:rFonts w:cs="Times New Roman"/>
                <w:sz w:val="20"/>
                <w:szCs w:val="20"/>
              </w:rPr>
              <w:tab/>
              <w:t>Location information history status report</w:t>
            </w:r>
          </w:p>
          <w:p w14:paraId="6693DE18" w14:textId="77777777" w:rsidR="00A817B2" w:rsidRPr="002C0F6D" w:rsidRDefault="00A817B2" w:rsidP="00FF701C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>10.9.2.13</w:t>
            </w:r>
            <w:r w:rsidRPr="002C0F6D">
              <w:rPr>
                <w:rFonts w:cs="Times New Roman"/>
                <w:sz w:val="20"/>
                <w:szCs w:val="20"/>
              </w:rPr>
              <w:tab/>
              <w:t>Location information history request</w:t>
            </w:r>
          </w:p>
          <w:p w14:paraId="51BC255F" w14:textId="77777777" w:rsidR="00A817B2" w:rsidRPr="002C0F6D" w:rsidRDefault="00A817B2" w:rsidP="00FF701C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>10.9.2.14</w:t>
            </w:r>
            <w:r w:rsidRPr="002C0F6D">
              <w:rPr>
                <w:rFonts w:cs="Times New Roman"/>
                <w:sz w:val="20"/>
                <w:szCs w:val="20"/>
              </w:rPr>
              <w:tab/>
              <w:t>Location information history report</w:t>
            </w:r>
          </w:p>
          <w:p w14:paraId="39F28182" w14:textId="277E32E5" w:rsidR="00A817B2" w:rsidRPr="002C0F6D" w:rsidRDefault="00A4115B" w:rsidP="00FF701C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>10.9.2.15</w:t>
            </w:r>
            <w:r w:rsidRPr="002C0F6D">
              <w:rPr>
                <w:rFonts w:cs="Times New Roman"/>
                <w:sz w:val="20"/>
                <w:szCs w:val="20"/>
              </w:rPr>
              <w:tab/>
              <w:t>Location information history cancel request</w:t>
            </w:r>
          </w:p>
          <w:p w14:paraId="4BF60C93" w14:textId="77777777" w:rsidR="00A4115B" w:rsidRPr="002C0F6D" w:rsidRDefault="00A4115B" w:rsidP="00FF701C">
            <w:pPr>
              <w:rPr>
                <w:rFonts w:cs="Times New Roman"/>
                <w:i/>
                <w:iCs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>10.9.2.16</w:t>
            </w:r>
            <w:r w:rsidRPr="002C0F6D">
              <w:rPr>
                <w:rFonts w:cs="Times New Roman"/>
                <w:sz w:val="20"/>
                <w:szCs w:val="20"/>
              </w:rPr>
              <w:tab/>
              <w:t>Location information history cancel response</w:t>
            </w:r>
            <w:r w:rsidRPr="002C0F6D">
              <w:rPr>
                <w:rFonts w:cs="Times New Roman"/>
                <w:i/>
                <w:iCs/>
                <w:sz w:val="20"/>
                <w:szCs w:val="20"/>
              </w:rPr>
              <w:t xml:space="preserve"> </w:t>
            </w:r>
          </w:p>
          <w:p w14:paraId="2F3EC8BD" w14:textId="094F8D8D" w:rsidR="00EF6CDF" w:rsidRPr="002C0F6D" w:rsidRDefault="00EF6CDF" w:rsidP="00FF701C">
            <w:pPr>
              <w:rPr>
                <w:rFonts w:cs="Times New Roman"/>
                <w:i/>
                <w:iCs/>
                <w:sz w:val="20"/>
                <w:szCs w:val="20"/>
              </w:rPr>
            </w:pPr>
            <w:r w:rsidRPr="002C0F6D">
              <w:rPr>
                <w:rFonts w:cs="Times New Roman"/>
                <w:i/>
                <w:iCs/>
                <w:sz w:val="20"/>
                <w:szCs w:val="20"/>
              </w:rPr>
              <w:t>S</w:t>
            </w:r>
            <w:r w:rsidR="00B65C82" w:rsidRPr="002C0F6D">
              <w:rPr>
                <w:rFonts w:cs="Times New Roman"/>
                <w:i/>
                <w:iCs/>
                <w:sz w:val="20"/>
                <w:szCs w:val="20"/>
              </w:rPr>
              <w:t>tage3 does not have dedicated messages for location history, but a ‘</w:t>
            </w:r>
            <w:proofErr w:type="spellStart"/>
            <w:r w:rsidR="00B65C82" w:rsidRPr="002C0F6D">
              <w:rPr>
                <w:rFonts w:cs="Times New Roman"/>
                <w:i/>
                <w:iCs/>
                <w:sz w:val="20"/>
                <w:szCs w:val="20"/>
              </w:rPr>
              <w:t>locationHistory</w:t>
            </w:r>
            <w:proofErr w:type="spellEnd"/>
            <w:r w:rsidR="00B65C82" w:rsidRPr="002C0F6D">
              <w:rPr>
                <w:rFonts w:cs="Times New Roman"/>
                <w:i/>
                <w:iCs/>
                <w:sz w:val="20"/>
                <w:szCs w:val="20"/>
              </w:rPr>
              <w:t>’ attribute</w:t>
            </w:r>
            <w:r w:rsidR="00A4115B" w:rsidRPr="002C0F6D">
              <w:rPr>
                <w:rFonts w:cs="Times New Roman"/>
                <w:i/>
                <w:iCs/>
                <w:sz w:val="20"/>
                <w:szCs w:val="20"/>
              </w:rPr>
              <w:t xml:space="preserve"> in request/report messages</w:t>
            </w:r>
            <w:r w:rsidRPr="002C0F6D">
              <w:rPr>
                <w:rFonts w:cs="Times New Roman"/>
                <w:i/>
                <w:iCs/>
                <w:sz w:val="20"/>
                <w:szCs w:val="20"/>
              </w:rPr>
              <w:t>.</w:t>
            </w:r>
          </w:p>
          <w:p w14:paraId="067F5FF8" w14:textId="6E179577" w:rsidR="00EF6CDF" w:rsidRPr="002C0F6D" w:rsidRDefault="00EF6CDF" w:rsidP="00FF701C">
            <w:pPr>
              <w:rPr>
                <w:rFonts w:cs="Times New Roman"/>
                <w:i/>
                <w:iCs/>
                <w:sz w:val="20"/>
                <w:szCs w:val="20"/>
              </w:rPr>
            </w:pPr>
            <w:r w:rsidRPr="002C0F6D">
              <w:rPr>
                <w:rFonts w:cs="Times New Roman"/>
                <w:i/>
                <w:iCs/>
                <w:sz w:val="20"/>
                <w:szCs w:val="20"/>
              </w:rPr>
              <w:t xml:space="preserve">Stage2 </w:t>
            </w:r>
            <w:r w:rsidR="00A4115B" w:rsidRPr="002C0F6D">
              <w:rPr>
                <w:rFonts w:cs="Times New Roman"/>
                <w:i/>
                <w:iCs/>
                <w:sz w:val="20"/>
                <w:szCs w:val="20"/>
              </w:rPr>
              <w:t xml:space="preserve">information flows </w:t>
            </w:r>
            <w:r w:rsidRPr="002C0F6D">
              <w:rPr>
                <w:rFonts w:cs="Times New Roman"/>
                <w:i/>
                <w:iCs/>
                <w:sz w:val="20"/>
                <w:szCs w:val="20"/>
              </w:rPr>
              <w:t>should be aligned with stage3.</w:t>
            </w:r>
          </w:p>
          <w:p w14:paraId="07E00112" w14:textId="4E824698" w:rsidR="00A817B2" w:rsidRPr="002C0F6D" w:rsidRDefault="00A4115B" w:rsidP="00EF6CDF">
            <w:pPr>
              <w:rPr>
                <w:rFonts w:cs="Times New Roman"/>
                <w:i/>
                <w:iCs/>
                <w:sz w:val="20"/>
                <w:szCs w:val="20"/>
              </w:rPr>
            </w:pPr>
            <w:r w:rsidRPr="002C0F6D">
              <w:rPr>
                <w:rFonts w:cs="Times New Roman"/>
                <w:i/>
                <w:iCs/>
                <w:sz w:val="20"/>
                <w:szCs w:val="20"/>
              </w:rPr>
              <w:t>See also 10.9.2.1 above.</w:t>
            </w:r>
          </w:p>
        </w:tc>
        <w:tc>
          <w:tcPr>
            <w:tcW w:w="5244" w:type="dxa"/>
          </w:tcPr>
          <w:p w14:paraId="318DB950" w14:textId="77777777" w:rsidR="00212D37" w:rsidRPr="002C0F6D" w:rsidRDefault="00212D37" w:rsidP="00FF701C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>6.2.2.5.2</w:t>
            </w:r>
            <w:r w:rsidRPr="002C0F6D">
              <w:rPr>
                <w:rFonts w:cs="Times New Roman"/>
                <w:sz w:val="20"/>
                <w:szCs w:val="20"/>
              </w:rPr>
              <w:tab/>
              <w:t xml:space="preserve">LMS send configuration using </w:t>
            </w:r>
            <w:proofErr w:type="spellStart"/>
            <w:r w:rsidRPr="002C0F6D">
              <w:rPr>
                <w:rFonts w:cs="Times New Roman"/>
                <w:sz w:val="20"/>
                <w:szCs w:val="20"/>
              </w:rPr>
              <w:t>ConfigurationNotify</w:t>
            </w:r>
            <w:proofErr w:type="spellEnd"/>
            <w:r w:rsidRPr="002C0F6D">
              <w:rPr>
                <w:rFonts w:cs="Times New Roman"/>
                <w:sz w:val="20"/>
                <w:szCs w:val="20"/>
              </w:rPr>
              <w:t xml:space="preserve"> operation</w:t>
            </w:r>
          </w:p>
          <w:p w14:paraId="684CF89F" w14:textId="77777777" w:rsidR="00A817B2" w:rsidRPr="002C0F6D" w:rsidRDefault="00A817B2" w:rsidP="00FF701C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>6.2.2.7.2</w:t>
            </w:r>
            <w:r w:rsidRPr="002C0F6D">
              <w:rPr>
                <w:rFonts w:cs="Times New Roman"/>
                <w:sz w:val="20"/>
                <w:szCs w:val="20"/>
              </w:rPr>
              <w:tab/>
              <w:t xml:space="preserve">LMS send location request using </w:t>
            </w:r>
            <w:proofErr w:type="spellStart"/>
            <w:r w:rsidRPr="002C0F6D">
              <w:rPr>
                <w:rFonts w:cs="Times New Roman"/>
                <w:sz w:val="20"/>
                <w:szCs w:val="20"/>
              </w:rPr>
              <w:t>LocationReportRequest</w:t>
            </w:r>
            <w:proofErr w:type="spellEnd"/>
          </w:p>
          <w:p w14:paraId="2AD35DCA" w14:textId="5C8030D9" w:rsidR="00A817B2" w:rsidRPr="002C0F6D" w:rsidRDefault="00A817B2" w:rsidP="00FF701C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>6.2.2.8.2</w:t>
            </w:r>
            <w:r w:rsidRPr="002C0F6D">
              <w:rPr>
                <w:rFonts w:cs="Times New Roman"/>
                <w:sz w:val="20"/>
                <w:szCs w:val="20"/>
              </w:rPr>
              <w:tab/>
              <w:t xml:space="preserve">LMC reports to LMS using </w:t>
            </w:r>
            <w:proofErr w:type="spellStart"/>
            <w:r w:rsidRPr="002C0F6D">
              <w:rPr>
                <w:rFonts w:cs="Times New Roman"/>
                <w:sz w:val="20"/>
                <w:szCs w:val="20"/>
              </w:rPr>
              <w:t>LocationReportPublish</w:t>
            </w:r>
            <w:proofErr w:type="spellEnd"/>
          </w:p>
          <w:p w14:paraId="4D2F5130" w14:textId="0B0C0A32" w:rsidR="00212D37" w:rsidRPr="002C0F6D" w:rsidRDefault="00212D37" w:rsidP="00212D37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>6.3.2.2.2</w:t>
            </w:r>
            <w:r w:rsidRPr="002C0F6D">
              <w:rPr>
                <w:rFonts w:cs="Times New Roman"/>
                <w:sz w:val="20"/>
                <w:szCs w:val="20"/>
              </w:rPr>
              <w:tab/>
              <w:t xml:space="preserve">Client request location information to LMS using </w:t>
            </w:r>
            <w:proofErr w:type="spellStart"/>
            <w:r w:rsidRPr="002C0F6D">
              <w:rPr>
                <w:rFonts w:cs="Times New Roman"/>
                <w:sz w:val="20"/>
                <w:szCs w:val="20"/>
              </w:rPr>
              <w:t>LocationRequest</w:t>
            </w:r>
            <w:proofErr w:type="spellEnd"/>
            <w:r w:rsidRPr="002C0F6D">
              <w:rPr>
                <w:rFonts w:cs="Times New Roman"/>
                <w:sz w:val="20"/>
                <w:szCs w:val="20"/>
              </w:rPr>
              <w:t xml:space="preserve"> operation</w:t>
            </w:r>
          </w:p>
          <w:p w14:paraId="67EFD79C" w14:textId="47D1FC40" w:rsidR="00212D37" w:rsidRPr="002C0F6D" w:rsidRDefault="00212D37" w:rsidP="00212D37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>6.3.2.7.2</w:t>
            </w:r>
            <w:r w:rsidRPr="002C0F6D">
              <w:rPr>
                <w:rFonts w:cs="Times New Roman"/>
                <w:sz w:val="20"/>
                <w:szCs w:val="20"/>
              </w:rPr>
              <w:tab/>
              <w:t xml:space="preserve">Client request location configuration change for another client from LMS using </w:t>
            </w:r>
            <w:proofErr w:type="spellStart"/>
            <w:r w:rsidRPr="002C0F6D">
              <w:rPr>
                <w:rFonts w:cs="Times New Roman"/>
                <w:sz w:val="20"/>
                <w:szCs w:val="20"/>
              </w:rPr>
              <w:t>LocationInfoConfigRequest</w:t>
            </w:r>
            <w:proofErr w:type="spellEnd"/>
            <w:r w:rsidRPr="002C0F6D">
              <w:rPr>
                <w:rFonts w:cs="Times New Roman"/>
                <w:sz w:val="20"/>
                <w:szCs w:val="20"/>
              </w:rPr>
              <w:t xml:space="preserve"> operation</w:t>
            </w:r>
          </w:p>
          <w:p w14:paraId="58C9BDC6" w14:textId="77777777" w:rsidR="00A4115B" w:rsidRPr="002C0F6D" w:rsidRDefault="00A4115B" w:rsidP="00FF701C">
            <w:pPr>
              <w:rPr>
                <w:rFonts w:cs="Times New Roman"/>
                <w:sz w:val="20"/>
                <w:szCs w:val="20"/>
              </w:rPr>
            </w:pPr>
          </w:p>
          <w:p w14:paraId="09C1CFF3" w14:textId="7115B9CE" w:rsidR="00A817B2" w:rsidRPr="002C0F6D" w:rsidRDefault="00A817B2" w:rsidP="00FF701C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A817B2" w:rsidRPr="00365067" w14:paraId="139E0987" w14:textId="77777777" w:rsidTr="00A817B2">
        <w:tc>
          <w:tcPr>
            <w:tcW w:w="4957" w:type="dxa"/>
          </w:tcPr>
          <w:p w14:paraId="4C7F7C41" w14:textId="77777777" w:rsidR="00A817B2" w:rsidRPr="002C0F6D" w:rsidRDefault="00A817B2" w:rsidP="00FF701C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>10.9.2.17</w:t>
            </w:r>
            <w:r w:rsidRPr="002C0F6D">
              <w:rPr>
                <w:rFonts w:cs="Times New Roman"/>
                <w:sz w:val="20"/>
                <w:szCs w:val="20"/>
              </w:rPr>
              <w:tab/>
              <w:t>Location reporting temporary configuration request</w:t>
            </w:r>
          </w:p>
          <w:p w14:paraId="51CEA0E7" w14:textId="77777777" w:rsidR="00A817B2" w:rsidRPr="002C0F6D" w:rsidRDefault="00A817B2" w:rsidP="00FF701C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>10.9.2.18</w:t>
            </w:r>
            <w:r w:rsidRPr="002C0F6D">
              <w:rPr>
                <w:rFonts w:cs="Times New Roman"/>
                <w:sz w:val="20"/>
                <w:szCs w:val="20"/>
              </w:rPr>
              <w:tab/>
              <w:t>Location reporting temporary configuration response</w:t>
            </w:r>
          </w:p>
          <w:p w14:paraId="1762660D" w14:textId="0403B60E" w:rsidR="00A817B2" w:rsidRPr="002C0F6D" w:rsidRDefault="00A817B2" w:rsidP="00FF701C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 xml:space="preserve">These could be removed, the same </w:t>
            </w:r>
            <w:proofErr w:type="spellStart"/>
            <w:r w:rsidRPr="002C0F6D">
              <w:rPr>
                <w:rFonts w:cs="Times New Roman"/>
                <w:sz w:val="20"/>
                <w:szCs w:val="20"/>
              </w:rPr>
              <w:t>functionaltiy</w:t>
            </w:r>
            <w:proofErr w:type="spellEnd"/>
            <w:r w:rsidRPr="002C0F6D">
              <w:rPr>
                <w:rFonts w:cs="Times New Roman"/>
                <w:sz w:val="20"/>
                <w:szCs w:val="20"/>
              </w:rPr>
              <w:t xml:space="preserve"> can be implemented with </w:t>
            </w:r>
            <w:proofErr w:type="spellStart"/>
            <w:r w:rsidRPr="002C0F6D">
              <w:rPr>
                <w:rFonts w:cs="Times New Roman"/>
                <w:sz w:val="20"/>
                <w:szCs w:val="20"/>
              </w:rPr>
              <w:t>loc</w:t>
            </w:r>
            <w:proofErr w:type="spellEnd"/>
            <w:r w:rsidRPr="002C0F6D">
              <w:rPr>
                <w:rFonts w:cs="Times New Roman"/>
                <w:sz w:val="20"/>
                <w:szCs w:val="20"/>
              </w:rPr>
              <w:t xml:space="preserve">-trigger and </w:t>
            </w:r>
            <w:proofErr w:type="spellStart"/>
            <w:r w:rsidRPr="002C0F6D">
              <w:rPr>
                <w:rFonts w:cs="Times New Roman"/>
                <w:sz w:val="20"/>
                <w:szCs w:val="20"/>
              </w:rPr>
              <w:t>loc</w:t>
            </w:r>
            <w:proofErr w:type="spellEnd"/>
            <w:r w:rsidRPr="002C0F6D">
              <w:rPr>
                <w:rFonts w:cs="Times New Roman"/>
                <w:sz w:val="20"/>
                <w:szCs w:val="20"/>
              </w:rPr>
              <w:t>-trigger-cancel</w:t>
            </w:r>
            <w:r w:rsidR="002C0F6D">
              <w:rPr>
                <w:rFonts w:cs="Times New Roman"/>
                <w:sz w:val="20"/>
                <w:szCs w:val="20"/>
              </w:rPr>
              <w:br/>
            </w:r>
          </w:p>
        </w:tc>
        <w:tc>
          <w:tcPr>
            <w:tcW w:w="5244" w:type="dxa"/>
          </w:tcPr>
          <w:p w14:paraId="34F1B1BA" w14:textId="66CA60EE" w:rsidR="00A817B2" w:rsidRPr="002C0F6D" w:rsidRDefault="00A4115B" w:rsidP="00FF701C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 xml:space="preserve">Not possible </w:t>
            </w:r>
            <w:r w:rsidR="00A817B2" w:rsidRPr="002C0F6D">
              <w:rPr>
                <w:rFonts w:cs="Times New Roman"/>
                <w:sz w:val="20"/>
                <w:szCs w:val="20"/>
              </w:rPr>
              <w:t>to specify the criteria in detail -&gt; this would be implementation specific functionality</w:t>
            </w:r>
          </w:p>
          <w:p w14:paraId="373BFE78" w14:textId="77777777" w:rsidR="00A817B2" w:rsidRPr="002C0F6D" w:rsidRDefault="00A817B2" w:rsidP="00FF701C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A817B2" w:rsidRPr="00336B4F" w14:paraId="206CBC41" w14:textId="77777777" w:rsidTr="00A817B2">
        <w:tc>
          <w:tcPr>
            <w:tcW w:w="4957" w:type="dxa"/>
          </w:tcPr>
          <w:p w14:paraId="30E041E8" w14:textId="77777777" w:rsidR="00A817B2" w:rsidRPr="002C0F6D" w:rsidRDefault="00A817B2" w:rsidP="00FF701C">
            <w:pPr>
              <w:rPr>
                <w:rFonts w:cs="Times New Roman"/>
                <w:sz w:val="20"/>
                <w:szCs w:val="20"/>
                <w:lang w:val="fr-FR"/>
              </w:rPr>
            </w:pPr>
            <w:r w:rsidRPr="002C0F6D">
              <w:rPr>
                <w:rFonts w:cs="Times New Roman"/>
                <w:sz w:val="20"/>
                <w:szCs w:val="20"/>
                <w:lang w:val="fr-FR"/>
              </w:rPr>
              <w:t>10.9.2.19</w:t>
            </w:r>
            <w:r w:rsidRPr="002C0F6D">
              <w:rPr>
                <w:rFonts w:cs="Times New Roman"/>
                <w:sz w:val="20"/>
                <w:szCs w:val="20"/>
                <w:lang w:val="fr-FR"/>
              </w:rPr>
              <w:tab/>
            </w:r>
            <w:proofErr w:type="spellStart"/>
            <w:r w:rsidRPr="002C0F6D">
              <w:rPr>
                <w:rFonts w:cs="Times New Roman"/>
                <w:sz w:val="20"/>
                <w:szCs w:val="20"/>
                <w:lang w:val="fr-FR"/>
              </w:rPr>
              <w:t>Restrict</w:t>
            </w:r>
            <w:proofErr w:type="spellEnd"/>
            <w:r w:rsidRPr="002C0F6D">
              <w:rPr>
                <w:rFonts w:cs="Times New Roman"/>
                <w:sz w:val="20"/>
                <w:szCs w:val="20"/>
                <w:lang w:val="fr-FR"/>
              </w:rPr>
              <w:t xml:space="preserve"> location information </w:t>
            </w:r>
            <w:proofErr w:type="spellStart"/>
            <w:r w:rsidRPr="002C0F6D">
              <w:rPr>
                <w:rFonts w:cs="Times New Roman"/>
                <w:sz w:val="20"/>
                <w:szCs w:val="20"/>
                <w:lang w:val="fr-FR"/>
              </w:rPr>
              <w:t>dissemination</w:t>
            </w:r>
            <w:proofErr w:type="spellEnd"/>
            <w:r w:rsidRPr="002C0F6D">
              <w:rPr>
                <w:rFonts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C0F6D">
              <w:rPr>
                <w:rFonts w:cs="Times New Roman"/>
                <w:sz w:val="20"/>
                <w:szCs w:val="20"/>
                <w:lang w:val="fr-FR"/>
              </w:rPr>
              <w:t>request</w:t>
            </w:r>
            <w:proofErr w:type="spellEnd"/>
          </w:p>
          <w:p w14:paraId="264D2E29" w14:textId="77777777" w:rsidR="00A817B2" w:rsidRPr="002C0F6D" w:rsidRDefault="00A817B2" w:rsidP="00FF701C">
            <w:pPr>
              <w:rPr>
                <w:rFonts w:cs="Times New Roman"/>
                <w:sz w:val="20"/>
                <w:szCs w:val="20"/>
                <w:lang w:val="fr-FR"/>
              </w:rPr>
            </w:pPr>
            <w:r w:rsidRPr="002C0F6D">
              <w:rPr>
                <w:rFonts w:cs="Times New Roman"/>
                <w:sz w:val="20"/>
                <w:szCs w:val="20"/>
                <w:lang w:val="fr-FR"/>
              </w:rPr>
              <w:t>10.9.2.20</w:t>
            </w:r>
            <w:r w:rsidRPr="002C0F6D">
              <w:rPr>
                <w:rFonts w:cs="Times New Roman"/>
                <w:sz w:val="20"/>
                <w:szCs w:val="20"/>
                <w:lang w:val="fr-FR"/>
              </w:rPr>
              <w:tab/>
            </w:r>
            <w:proofErr w:type="spellStart"/>
            <w:r w:rsidRPr="002C0F6D">
              <w:rPr>
                <w:rFonts w:cs="Times New Roman"/>
                <w:sz w:val="20"/>
                <w:szCs w:val="20"/>
                <w:lang w:val="fr-FR"/>
              </w:rPr>
              <w:t>Restrict</w:t>
            </w:r>
            <w:proofErr w:type="spellEnd"/>
            <w:r w:rsidRPr="002C0F6D">
              <w:rPr>
                <w:rFonts w:cs="Times New Roman"/>
                <w:sz w:val="20"/>
                <w:szCs w:val="20"/>
                <w:lang w:val="fr-FR"/>
              </w:rPr>
              <w:t xml:space="preserve"> location information </w:t>
            </w:r>
            <w:proofErr w:type="spellStart"/>
            <w:r w:rsidRPr="002C0F6D">
              <w:rPr>
                <w:rFonts w:cs="Times New Roman"/>
                <w:sz w:val="20"/>
                <w:szCs w:val="20"/>
                <w:lang w:val="fr-FR"/>
              </w:rPr>
              <w:t>dissemination</w:t>
            </w:r>
            <w:proofErr w:type="spellEnd"/>
            <w:r w:rsidRPr="002C0F6D">
              <w:rPr>
                <w:rFonts w:cs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C0F6D">
              <w:rPr>
                <w:rFonts w:cs="Times New Roman"/>
                <w:sz w:val="20"/>
                <w:szCs w:val="20"/>
                <w:lang w:val="fr-FR"/>
              </w:rPr>
              <w:t>response</w:t>
            </w:r>
            <w:proofErr w:type="spellEnd"/>
          </w:p>
          <w:p w14:paraId="79F09C4E" w14:textId="77777777" w:rsidR="00A817B2" w:rsidRPr="002C0F6D" w:rsidRDefault="00A817B2" w:rsidP="00FF701C">
            <w:pPr>
              <w:rPr>
                <w:rFonts w:cs="Times New Roman"/>
                <w:sz w:val="20"/>
                <w:szCs w:val="20"/>
                <w:lang w:val="fr-FR"/>
              </w:rPr>
            </w:pPr>
            <w:r w:rsidRPr="002C0F6D">
              <w:rPr>
                <w:rFonts w:cs="Times New Roman"/>
                <w:sz w:val="20"/>
                <w:szCs w:val="20"/>
                <w:lang w:val="fr-FR"/>
              </w:rPr>
              <w:t>10.9.2.21</w:t>
            </w:r>
            <w:r w:rsidRPr="002C0F6D">
              <w:rPr>
                <w:rFonts w:cs="Times New Roman"/>
                <w:sz w:val="20"/>
                <w:szCs w:val="20"/>
                <w:lang w:val="fr-FR"/>
              </w:rPr>
              <w:tab/>
            </w:r>
            <w:proofErr w:type="spellStart"/>
            <w:r w:rsidRPr="002C0F6D">
              <w:rPr>
                <w:rFonts w:cs="Times New Roman"/>
                <w:sz w:val="20"/>
                <w:szCs w:val="20"/>
                <w:lang w:val="fr-FR"/>
              </w:rPr>
              <w:t>Restrict</w:t>
            </w:r>
            <w:proofErr w:type="spellEnd"/>
            <w:r w:rsidRPr="002C0F6D">
              <w:rPr>
                <w:rFonts w:cs="Times New Roman"/>
                <w:sz w:val="20"/>
                <w:szCs w:val="20"/>
                <w:lang w:val="fr-FR"/>
              </w:rPr>
              <w:t xml:space="preserve"> location information </w:t>
            </w:r>
            <w:proofErr w:type="spellStart"/>
            <w:r w:rsidRPr="002C0F6D">
              <w:rPr>
                <w:rFonts w:cs="Times New Roman"/>
                <w:sz w:val="20"/>
                <w:szCs w:val="20"/>
                <w:lang w:val="fr-FR"/>
              </w:rPr>
              <w:t>dissemination</w:t>
            </w:r>
            <w:proofErr w:type="spellEnd"/>
            <w:r w:rsidRPr="002C0F6D">
              <w:rPr>
                <w:rFonts w:cs="Times New Roman"/>
                <w:sz w:val="20"/>
                <w:szCs w:val="20"/>
                <w:lang w:val="fr-FR"/>
              </w:rPr>
              <w:t xml:space="preserve"> notification</w:t>
            </w:r>
          </w:p>
          <w:p w14:paraId="5FDA6820" w14:textId="77777777" w:rsidR="00A817B2" w:rsidRPr="002C0F6D" w:rsidRDefault="00A817B2" w:rsidP="00A817B2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cs="Times New Roman"/>
                <w:sz w:val="20"/>
                <w:szCs w:val="20"/>
                <w:lang w:val="fr-FR"/>
              </w:rPr>
            </w:pPr>
            <w:r w:rsidRPr="002C0F6D">
              <w:rPr>
                <w:rFonts w:cs="Times New Roman"/>
                <w:sz w:val="20"/>
                <w:szCs w:val="20"/>
                <w:lang w:val="fr-FR"/>
              </w:rPr>
              <w:t> ????</w:t>
            </w:r>
          </w:p>
          <w:p w14:paraId="2B3D3DE4" w14:textId="77777777" w:rsidR="00A817B2" w:rsidRPr="002C0F6D" w:rsidRDefault="00A817B2" w:rsidP="00FF701C">
            <w:pPr>
              <w:rPr>
                <w:rFonts w:cs="Times New Roman"/>
                <w:sz w:val="20"/>
                <w:szCs w:val="20"/>
                <w:lang w:val="fr-FR"/>
              </w:rPr>
            </w:pPr>
          </w:p>
        </w:tc>
        <w:tc>
          <w:tcPr>
            <w:tcW w:w="5244" w:type="dxa"/>
          </w:tcPr>
          <w:p w14:paraId="677C238D" w14:textId="77777777" w:rsidR="00A817B2" w:rsidRPr="002C0F6D" w:rsidRDefault="00A817B2" w:rsidP="00FF701C">
            <w:pPr>
              <w:rPr>
                <w:rFonts w:cs="Times New Roman"/>
                <w:sz w:val="20"/>
                <w:szCs w:val="20"/>
                <w:lang w:val="fr-FR"/>
              </w:rPr>
            </w:pPr>
          </w:p>
        </w:tc>
      </w:tr>
      <w:tr w:rsidR="00A817B2" w:rsidRPr="00336B4F" w14:paraId="06219644" w14:textId="77777777" w:rsidTr="00A817B2">
        <w:tc>
          <w:tcPr>
            <w:tcW w:w="4957" w:type="dxa"/>
          </w:tcPr>
          <w:p w14:paraId="067ECFE6" w14:textId="77777777" w:rsidR="00A817B2" w:rsidRPr="002C0F6D" w:rsidRDefault="00A817B2" w:rsidP="00FF701C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>10.9.2.22</w:t>
            </w:r>
            <w:r w:rsidRPr="002C0F6D">
              <w:rPr>
                <w:rFonts w:cs="Times New Roman"/>
                <w:sz w:val="20"/>
                <w:szCs w:val="20"/>
              </w:rPr>
              <w:tab/>
              <w:t>Location reporting trigger override indication</w:t>
            </w:r>
          </w:p>
          <w:p w14:paraId="49FA6C91" w14:textId="77777777" w:rsidR="00A817B2" w:rsidRPr="002C0F6D" w:rsidRDefault="00A817B2" w:rsidP="00FF701C">
            <w:pPr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>10.9.2.23</w:t>
            </w:r>
            <w:r w:rsidRPr="002C0F6D">
              <w:rPr>
                <w:rFonts w:cs="Times New Roman"/>
                <w:sz w:val="20"/>
                <w:szCs w:val="20"/>
              </w:rPr>
              <w:tab/>
              <w:t>Location reporting cancel trigger override indication</w:t>
            </w:r>
          </w:p>
          <w:p w14:paraId="242887F2" w14:textId="77777777" w:rsidR="00A817B2" w:rsidRPr="002C0F6D" w:rsidRDefault="00A817B2" w:rsidP="00CE490F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cs="Times New Roman"/>
                <w:sz w:val="20"/>
                <w:szCs w:val="20"/>
              </w:rPr>
            </w:pPr>
            <w:r w:rsidRPr="002C0F6D">
              <w:rPr>
                <w:rFonts w:cs="Times New Roman"/>
                <w:sz w:val="20"/>
                <w:szCs w:val="20"/>
              </w:rPr>
              <w:t>???</w:t>
            </w:r>
          </w:p>
          <w:p w14:paraId="41F41918" w14:textId="77777777" w:rsidR="00A817B2" w:rsidRPr="002C0F6D" w:rsidRDefault="00A817B2" w:rsidP="00FF701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244" w:type="dxa"/>
          </w:tcPr>
          <w:p w14:paraId="4C7380D0" w14:textId="77777777" w:rsidR="00A817B2" w:rsidRPr="002C0F6D" w:rsidRDefault="00A817B2" w:rsidP="00FF701C">
            <w:pPr>
              <w:rPr>
                <w:rFonts w:cs="Times New Roman"/>
                <w:sz w:val="20"/>
                <w:szCs w:val="20"/>
              </w:rPr>
            </w:pPr>
          </w:p>
        </w:tc>
      </w:tr>
      <w:bookmarkEnd w:id="0"/>
    </w:tbl>
    <w:p w14:paraId="5C5F6725" w14:textId="77777777" w:rsidR="00A817B2" w:rsidRDefault="00A817B2" w:rsidP="008479B0"/>
    <w:sectPr w:rsidR="00A817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846D3" w14:textId="77777777" w:rsidR="009B59CA" w:rsidRDefault="009B59CA">
      <w:r>
        <w:separator/>
      </w:r>
    </w:p>
  </w:endnote>
  <w:endnote w:type="continuationSeparator" w:id="0">
    <w:p w14:paraId="294062BE" w14:textId="77777777" w:rsidR="009B59CA" w:rsidRDefault="009B5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4" w:name="TITUS1FooterPrimary"/>
    <w:r w:rsidRPr="00184FE9">
      <w:rPr>
        <w:b w:val="0"/>
        <w:i w:val="0"/>
        <w:color w:val="FFFFFF"/>
        <w:sz w:val="17"/>
      </w:rPr>
      <w:t>.</w:t>
    </w:r>
    <w:bookmarkEnd w:id="4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3C0C7" w14:textId="77777777" w:rsidR="009B59CA" w:rsidRDefault="009B59CA">
      <w:r>
        <w:separator/>
      </w:r>
    </w:p>
  </w:footnote>
  <w:footnote w:type="continuationSeparator" w:id="0">
    <w:p w14:paraId="0FB1125F" w14:textId="77777777" w:rsidR="009B59CA" w:rsidRDefault="009B59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3" w:name="TITUS1HeaderPrimary"/>
    <w:r w:rsidRPr="00184FE9">
      <w:rPr>
        <w:b w:val="0"/>
        <w:color w:val="FFFFFF"/>
        <w:sz w:val="17"/>
      </w:rPr>
      <w:t>.</w:t>
    </w:r>
    <w:bookmarkEnd w:id="3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1614AF"/>
    <w:multiLevelType w:val="hybridMultilevel"/>
    <w:tmpl w:val="1EBA2E74"/>
    <w:lvl w:ilvl="0" w:tplc="DF64B39C">
      <w:start w:val="10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7385B"/>
    <w:multiLevelType w:val="hybridMultilevel"/>
    <w:tmpl w:val="DDF215B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7874"/>
    <w:rsid w:val="00062575"/>
    <w:rsid w:val="00062A46"/>
    <w:rsid w:val="00072D44"/>
    <w:rsid w:val="00076007"/>
    <w:rsid w:val="0009009F"/>
    <w:rsid w:val="00091508"/>
    <w:rsid w:val="000928D3"/>
    <w:rsid w:val="0009717D"/>
    <w:rsid w:val="000A1C77"/>
    <w:rsid w:val="000A5BBF"/>
    <w:rsid w:val="000A7565"/>
    <w:rsid w:val="000B0102"/>
    <w:rsid w:val="000B6310"/>
    <w:rsid w:val="000C4846"/>
    <w:rsid w:val="000C552D"/>
    <w:rsid w:val="000C5B5E"/>
    <w:rsid w:val="000C5D59"/>
    <w:rsid w:val="000C6598"/>
    <w:rsid w:val="000E7C88"/>
    <w:rsid w:val="000F315B"/>
    <w:rsid w:val="000F73CB"/>
    <w:rsid w:val="000F76CD"/>
    <w:rsid w:val="00107AAB"/>
    <w:rsid w:val="0012798E"/>
    <w:rsid w:val="0013504C"/>
    <w:rsid w:val="00135915"/>
    <w:rsid w:val="00150DCB"/>
    <w:rsid w:val="001526CE"/>
    <w:rsid w:val="001553AD"/>
    <w:rsid w:val="0015571C"/>
    <w:rsid w:val="001562DA"/>
    <w:rsid w:val="00156707"/>
    <w:rsid w:val="00181C36"/>
    <w:rsid w:val="00184322"/>
    <w:rsid w:val="00184FE9"/>
    <w:rsid w:val="00187D24"/>
    <w:rsid w:val="001A1C18"/>
    <w:rsid w:val="001A7D07"/>
    <w:rsid w:val="001A7EC6"/>
    <w:rsid w:val="001B56A4"/>
    <w:rsid w:val="001B792B"/>
    <w:rsid w:val="001D24FD"/>
    <w:rsid w:val="001E22A9"/>
    <w:rsid w:val="001E41F3"/>
    <w:rsid w:val="001E5A1C"/>
    <w:rsid w:val="001F4566"/>
    <w:rsid w:val="00202062"/>
    <w:rsid w:val="0020225A"/>
    <w:rsid w:val="002037A2"/>
    <w:rsid w:val="002055DD"/>
    <w:rsid w:val="002100CD"/>
    <w:rsid w:val="00210E61"/>
    <w:rsid w:val="00212D37"/>
    <w:rsid w:val="00212FF7"/>
    <w:rsid w:val="00215ABA"/>
    <w:rsid w:val="00232D54"/>
    <w:rsid w:val="0024311E"/>
    <w:rsid w:val="00247FAF"/>
    <w:rsid w:val="00262BAD"/>
    <w:rsid w:val="002634BB"/>
    <w:rsid w:val="002751D4"/>
    <w:rsid w:val="00275D12"/>
    <w:rsid w:val="00280ECB"/>
    <w:rsid w:val="00290A6D"/>
    <w:rsid w:val="00297FD0"/>
    <w:rsid w:val="002A0583"/>
    <w:rsid w:val="002A412E"/>
    <w:rsid w:val="002B1F0E"/>
    <w:rsid w:val="002B38EA"/>
    <w:rsid w:val="002C0F6D"/>
    <w:rsid w:val="002C470A"/>
    <w:rsid w:val="002C683F"/>
    <w:rsid w:val="002C7EBF"/>
    <w:rsid w:val="002D16C0"/>
    <w:rsid w:val="002F11D5"/>
    <w:rsid w:val="002F21BF"/>
    <w:rsid w:val="002F289B"/>
    <w:rsid w:val="00302A4C"/>
    <w:rsid w:val="00307245"/>
    <w:rsid w:val="00310980"/>
    <w:rsid w:val="003111E4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6DDD"/>
    <w:rsid w:val="003373C8"/>
    <w:rsid w:val="00344E6A"/>
    <w:rsid w:val="00347CAD"/>
    <w:rsid w:val="003554A5"/>
    <w:rsid w:val="00370041"/>
    <w:rsid w:val="00370766"/>
    <w:rsid w:val="00374986"/>
    <w:rsid w:val="003905FB"/>
    <w:rsid w:val="003C08DA"/>
    <w:rsid w:val="003C0B51"/>
    <w:rsid w:val="003C218E"/>
    <w:rsid w:val="003C5237"/>
    <w:rsid w:val="003E29EF"/>
    <w:rsid w:val="003F00E8"/>
    <w:rsid w:val="003F5562"/>
    <w:rsid w:val="00400063"/>
    <w:rsid w:val="004030E6"/>
    <w:rsid w:val="00406C7A"/>
    <w:rsid w:val="004103EB"/>
    <w:rsid w:val="004120CD"/>
    <w:rsid w:val="00412829"/>
    <w:rsid w:val="00417430"/>
    <w:rsid w:val="004230EC"/>
    <w:rsid w:val="0042410C"/>
    <w:rsid w:val="00424B44"/>
    <w:rsid w:val="00425A80"/>
    <w:rsid w:val="004263A1"/>
    <w:rsid w:val="00426610"/>
    <w:rsid w:val="00434ED5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77E99"/>
    <w:rsid w:val="004818B1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B2E9C"/>
    <w:rsid w:val="004B535A"/>
    <w:rsid w:val="004C20FE"/>
    <w:rsid w:val="004C2F36"/>
    <w:rsid w:val="004C58C4"/>
    <w:rsid w:val="004D5F95"/>
    <w:rsid w:val="004D6DE0"/>
    <w:rsid w:val="004E302C"/>
    <w:rsid w:val="0050780D"/>
    <w:rsid w:val="00521039"/>
    <w:rsid w:val="00521FBF"/>
    <w:rsid w:val="00525A14"/>
    <w:rsid w:val="00525DE5"/>
    <w:rsid w:val="0052615C"/>
    <w:rsid w:val="0053064E"/>
    <w:rsid w:val="00545828"/>
    <w:rsid w:val="00557776"/>
    <w:rsid w:val="00562CAB"/>
    <w:rsid w:val="0056449A"/>
    <w:rsid w:val="005660BD"/>
    <w:rsid w:val="00567FC9"/>
    <w:rsid w:val="00585996"/>
    <w:rsid w:val="0058703A"/>
    <w:rsid w:val="005907FB"/>
    <w:rsid w:val="005A3F92"/>
    <w:rsid w:val="005A4024"/>
    <w:rsid w:val="005A405C"/>
    <w:rsid w:val="005B5D33"/>
    <w:rsid w:val="005C1635"/>
    <w:rsid w:val="005D5305"/>
    <w:rsid w:val="005D7DBE"/>
    <w:rsid w:val="005E1623"/>
    <w:rsid w:val="005E2C44"/>
    <w:rsid w:val="005E4909"/>
    <w:rsid w:val="005E594C"/>
    <w:rsid w:val="005F3B14"/>
    <w:rsid w:val="005F6A7C"/>
    <w:rsid w:val="00600DC4"/>
    <w:rsid w:val="00603517"/>
    <w:rsid w:val="00607CA1"/>
    <w:rsid w:val="006413AA"/>
    <w:rsid w:val="00642835"/>
    <w:rsid w:val="0065003E"/>
    <w:rsid w:val="0066354E"/>
    <w:rsid w:val="00665EA1"/>
    <w:rsid w:val="00681DA1"/>
    <w:rsid w:val="00690ED5"/>
    <w:rsid w:val="0069455C"/>
    <w:rsid w:val="006960D0"/>
    <w:rsid w:val="00697C19"/>
    <w:rsid w:val="006A0945"/>
    <w:rsid w:val="006A0FAB"/>
    <w:rsid w:val="006A1369"/>
    <w:rsid w:val="006A241A"/>
    <w:rsid w:val="006A6271"/>
    <w:rsid w:val="006B360D"/>
    <w:rsid w:val="006C170D"/>
    <w:rsid w:val="006C286E"/>
    <w:rsid w:val="006D0378"/>
    <w:rsid w:val="006D0C4E"/>
    <w:rsid w:val="006D4207"/>
    <w:rsid w:val="006E21FB"/>
    <w:rsid w:val="006E2A0E"/>
    <w:rsid w:val="007010B6"/>
    <w:rsid w:val="00702D97"/>
    <w:rsid w:val="007039E5"/>
    <w:rsid w:val="0070691B"/>
    <w:rsid w:val="00712A2B"/>
    <w:rsid w:val="00713847"/>
    <w:rsid w:val="00722FA4"/>
    <w:rsid w:val="00726946"/>
    <w:rsid w:val="00731A0A"/>
    <w:rsid w:val="00732381"/>
    <w:rsid w:val="0073780F"/>
    <w:rsid w:val="007479F4"/>
    <w:rsid w:val="00770A9F"/>
    <w:rsid w:val="00771AE6"/>
    <w:rsid w:val="007825D3"/>
    <w:rsid w:val="007826F3"/>
    <w:rsid w:val="00793741"/>
    <w:rsid w:val="00794412"/>
    <w:rsid w:val="007A065D"/>
    <w:rsid w:val="007A4A08"/>
    <w:rsid w:val="007A56B8"/>
    <w:rsid w:val="007B0683"/>
    <w:rsid w:val="007B4183"/>
    <w:rsid w:val="007B512A"/>
    <w:rsid w:val="007B6F1D"/>
    <w:rsid w:val="007C2097"/>
    <w:rsid w:val="007C5607"/>
    <w:rsid w:val="007D3AD2"/>
    <w:rsid w:val="007E0DCE"/>
    <w:rsid w:val="007E16D9"/>
    <w:rsid w:val="007E703E"/>
    <w:rsid w:val="007F4FDC"/>
    <w:rsid w:val="00800104"/>
    <w:rsid w:val="00805C80"/>
    <w:rsid w:val="0080691C"/>
    <w:rsid w:val="00817868"/>
    <w:rsid w:val="008216AC"/>
    <w:rsid w:val="00821D4C"/>
    <w:rsid w:val="008253FF"/>
    <w:rsid w:val="008308C2"/>
    <w:rsid w:val="00835308"/>
    <w:rsid w:val="00837283"/>
    <w:rsid w:val="00843C3D"/>
    <w:rsid w:val="008479B0"/>
    <w:rsid w:val="00847D51"/>
    <w:rsid w:val="0085467E"/>
    <w:rsid w:val="00855E96"/>
    <w:rsid w:val="00856B98"/>
    <w:rsid w:val="00870E1C"/>
    <w:rsid w:val="00870EE7"/>
    <w:rsid w:val="00873B74"/>
    <w:rsid w:val="00881AEE"/>
    <w:rsid w:val="00881D2F"/>
    <w:rsid w:val="008A0451"/>
    <w:rsid w:val="008A5E86"/>
    <w:rsid w:val="008B026E"/>
    <w:rsid w:val="008B1118"/>
    <w:rsid w:val="008B3DB0"/>
    <w:rsid w:val="008B6B24"/>
    <w:rsid w:val="008C1E65"/>
    <w:rsid w:val="008D069C"/>
    <w:rsid w:val="008D71EA"/>
    <w:rsid w:val="008E1E40"/>
    <w:rsid w:val="008E299D"/>
    <w:rsid w:val="008E448A"/>
    <w:rsid w:val="008F33A2"/>
    <w:rsid w:val="008F5128"/>
    <w:rsid w:val="008F647C"/>
    <w:rsid w:val="008F686C"/>
    <w:rsid w:val="009012A3"/>
    <w:rsid w:val="00911348"/>
    <w:rsid w:val="00914BF7"/>
    <w:rsid w:val="00920F4D"/>
    <w:rsid w:val="00932746"/>
    <w:rsid w:val="00934B69"/>
    <w:rsid w:val="009359C8"/>
    <w:rsid w:val="00943387"/>
    <w:rsid w:val="00943BAD"/>
    <w:rsid w:val="00946F9E"/>
    <w:rsid w:val="00954242"/>
    <w:rsid w:val="00957D6A"/>
    <w:rsid w:val="009754BB"/>
    <w:rsid w:val="009763A4"/>
    <w:rsid w:val="009947C8"/>
    <w:rsid w:val="009A3CCE"/>
    <w:rsid w:val="009A6C59"/>
    <w:rsid w:val="009A772F"/>
    <w:rsid w:val="009A7FE0"/>
    <w:rsid w:val="009B560B"/>
    <w:rsid w:val="009B59CA"/>
    <w:rsid w:val="009C61B9"/>
    <w:rsid w:val="009E3297"/>
    <w:rsid w:val="009F327C"/>
    <w:rsid w:val="009F7FF6"/>
    <w:rsid w:val="00A003FF"/>
    <w:rsid w:val="00A0041B"/>
    <w:rsid w:val="00A200DC"/>
    <w:rsid w:val="00A31A66"/>
    <w:rsid w:val="00A33D66"/>
    <w:rsid w:val="00A3669C"/>
    <w:rsid w:val="00A4115B"/>
    <w:rsid w:val="00A4506C"/>
    <w:rsid w:val="00A46057"/>
    <w:rsid w:val="00A476F8"/>
    <w:rsid w:val="00A47E70"/>
    <w:rsid w:val="00A526CC"/>
    <w:rsid w:val="00A72326"/>
    <w:rsid w:val="00A817B2"/>
    <w:rsid w:val="00A823B2"/>
    <w:rsid w:val="00A8322D"/>
    <w:rsid w:val="00A862B9"/>
    <w:rsid w:val="00A90827"/>
    <w:rsid w:val="00A91F8C"/>
    <w:rsid w:val="00AA5AEF"/>
    <w:rsid w:val="00AA76AB"/>
    <w:rsid w:val="00AB0C79"/>
    <w:rsid w:val="00AB2490"/>
    <w:rsid w:val="00AB6534"/>
    <w:rsid w:val="00AB7D92"/>
    <w:rsid w:val="00AC0E5A"/>
    <w:rsid w:val="00AD2965"/>
    <w:rsid w:val="00AD384E"/>
    <w:rsid w:val="00AD5813"/>
    <w:rsid w:val="00AD7C25"/>
    <w:rsid w:val="00AE6876"/>
    <w:rsid w:val="00AF79C3"/>
    <w:rsid w:val="00B03105"/>
    <w:rsid w:val="00B05B9E"/>
    <w:rsid w:val="00B10879"/>
    <w:rsid w:val="00B15EB6"/>
    <w:rsid w:val="00B20C30"/>
    <w:rsid w:val="00B258BB"/>
    <w:rsid w:val="00B312E2"/>
    <w:rsid w:val="00B315A1"/>
    <w:rsid w:val="00B35C6C"/>
    <w:rsid w:val="00B46356"/>
    <w:rsid w:val="00B65C82"/>
    <w:rsid w:val="00B660D7"/>
    <w:rsid w:val="00B660FC"/>
    <w:rsid w:val="00B66D06"/>
    <w:rsid w:val="00B74C22"/>
    <w:rsid w:val="00B754CE"/>
    <w:rsid w:val="00B8024E"/>
    <w:rsid w:val="00B841C8"/>
    <w:rsid w:val="00B91931"/>
    <w:rsid w:val="00B95BA0"/>
    <w:rsid w:val="00B95BC8"/>
    <w:rsid w:val="00BA016E"/>
    <w:rsid w:val="00BB5765"/>
    <w:rsid w:val="00BB5DFC"/>
    <w:rsid w:val="00BC6ADE"/>
    <w:rsid w:val="00BC7C73"/>
    <w:rsid w:val="00BC7EB8"/>
    <w:rsid w:val="00BD1DA1"/>
    <w:rsid w:val="00BD279D"/>
    <w:rsid w:val="00BE06A7"/>
    <w:rsid w:val="00BE086F"/>
    <w:rsid w:val="00BE2A73"/>
    <w:rsid w:val="00BE6629"/>
    <w:rsid w:val="00BF3DA1"/>
    <w:rsid w:val="00C07199"/>
    <w:rsid w:val="00C07305"/>
    <w:rsid w:val="00C0753E"/>
    <w:rsid w:val="00C1041E"/>
    <w:rsid w:val="00C123D3"/>
    <w:rsid w:val="00C1723F"/>
    <w:rsid w:val="00C217B8"/>
    <w:rsid w:val="00C21836"/>
    <w:rsid w:val="00C218F9"/>
    <w:rsid w:val="00C21C92"/>
    <w:rsid w:val="00C35B9B"/>
    <w:rsid w:val="00C47E99"/>
    <w:rsid w:val="00C524DD"/>
    <w:rsid w:val="00C54F42"/>
    <w:rsid w:val="00C61362"/>
    <w:rsid w:val="00C66D3A"/>
    <w:rsid w:val="00C824D0"/>
    <w:rsid w:val="00C87F9B"/>
    <w:rsid w:val="00C913A1"/>
    <w:rsid w:val="00C953E5"/>
    <w:rsid w:val="00C95985"/>
    <w:rsid w:val="00C96EAE"/>
    <w:rsid w:val="00CA06D2"/>
    <w:rsid w:val="00CA36CD"/>
    <w:rsid w:val="00CA3886"/>
    <w:rsid w:val="00CA4650"/>
    <w:rsid w:val="00CB1493"/>
    <w:rsid w:val="00CB1522"/>
    <w:rsid w:val="00CB204C"/>
    <w:rsid w:val="00CC22D4"/>
    <w:rsid w:val="00CC45BD"/>
    <w:rsid w:val="00CC4806"/>
    <w:rsid w:val="00CC5026"/>
    <w:rsid w:val="00CC65BA"/>
    <w:rsid w:val="00CD0D82"/>
    <w:rsid w:val="00CD1719"/>
    <w:rsid w:val="00CD2478"/>
    <w:rsid w:val="00CD3417"/>
    <w:rsid w:val="00CE21CA"/>
    <w:rsid w:val="00CE2AD9"/>
    <w:rsid w:val="00CE490F"/>
    <w:rsid w:val="00D0472E"/>
    <w:rsid w:val="00D075A9"/>
    <w:rsid w:val="00D218E3"/>
    <w:rsid w:val="00D2328E"/>
    <w:rsid w:val="00D23A71"/>
    <w:rsid w:val="00D35805"/>
    <w:rsid w:val="00D407B1"/>
    <w:rsid w:val="00D51F39"/>
    <w:rsid w:val="00D54E8C"/>
    <w:rsid w:val="00D65026"/>
    <w:rsid w:val="00D658A3"/>
    <w:rsid w:val="00D70D86"/>
    <w:rsid w:val="00D83BF8"/>
    <w:rsid w:val="00D83F23"/>
    <w:rsid w:val="00DA1AC4"/>
    <w:rsid w:val="00DA3A0F"/>
    <w:rsid w:val="00DA4A78"/>
    <w:rsid w:val="00DA610D"/>
    <w:rsid w:val="00DA75EC"/>
    <w:rsid w:val="00DC492A"/>
    <w:rsid w:val="00DD30F3"/>
    <w:rsid w:val="00DE37E9"/>
    <w:rsid w:val="00DF0057"/>
    <w:rsid w:val="00DF2503"/>
    <w:rsid w:val="00E00442"/>
    <w:rsid w:val="00E01BCD"/>
    <w:rsid w:val="00E1161B"/>
    <w:rsid w:val="00E15771"/>
    <w:rsid w:val="00E16179"/>
    <w:rsid w:val="00E16ED3"/>
    <w:rsid w:val="00E20CD5"/>
    <w:rsid w:val="00E22736"/>
    <w:rsid w:val="00E2764E"/>
    <w:rsid w:val="00E32FD7"/>
    <w:rsid w:val="00E348FE"/>
    <w:rsid w:val="00E412FD"/>
    <w:rsid w:val="00E42C12"/>
    <w:rsid w:val="00E43851"/>
    <w:rsid w:val="00E47F30"/>
    <w:rsid w:val="00E50C3F"/>
    <w:rsid w:val="00E5384E"/>
    <w:rsid w:val="00E5646D"/>
    <w:rsid w:val="00E6077A"/>
    <w:rsid w:val="00E67682"/>
    <w:rsid w:val="00E70FE4"/>
    <w:rsid w:val="00E71595"/>
    <w:rsid w:val="00E73004"/>
    <w:rsid w:val="00E74E32"/>
    <w:rsid w:val="00E8049A"/>
    <w:rsid w:val="00E81B1F"/>
    <w:rsid w:val="00E81BF9"/>
    <w:rsid w:val="00E84466"/>
    <w:rsid w:val="00E855CA"/>
    <w:rsid w:val="00E86BB1"/>
    <w:rsid w:val="00E946C2"/>
    <w:rsid w:val="00EB4FA3"/>
    <w:rsid w:val="00EB6884"/>
    <w:rsid w:val="00EB7427"/>
    <w:rsid w:val="00EB77F5"/>
    <w:rsid w:val="00EC7A9F"/>
    <w:rsid w:val="00ED4616"/>
    <w:rsid w:val="00ED5B7D"/>
    <w:rsid w:val="00EE376E"/>
    <w:rsid w:val="00EE68C1"/>
    <w:rsid w:val="00EE7D7C"/>
    <w:rsid w:val="00EF2CB8"/>
    <w:rsid w:val="00EF6CDF"/>
    <w:rsid w:val="00F06166"/>
    <w:rsid w:val="00F10DFC"/>
    <w:rsid w:val="00F171D1"/>
    <w:rsid w:val="00F20362"/>
    <w:rsid w:val="00F25D98"/>
    <w:rsid w:val="00F27894"/>
    <w:rsid w:val="00F300FB"/>
    <w:rsid w:val="00F335EB"/>
    <w:rsid w:val="00F5389E"/>
    <w:rsid w:val="00F545AC"/>
    <w:rsid w:val="00F56586"/>
    <w:rsid w:val="00F56BA7"/>
    <w:rsid w:val="00F610E7"/>
    <w:rsid w:val="00F65CCD"/>
    <w:rsid w:val="00F81736"/>
    <w:rsid w:val="00F9205A"/>
    <w:rsid w:val="00F92762"/>
    <w:rsid w:val="00F946A3"/>
    <w:rsid w:val="00F954CF"/>
    <w:rsid w:val="00F95B00"/>
    <w:rsid w:val="00F95E21"/>
    <w:rsid w:val="00F9776F"/>
    <w:rsid w:val="00FA2D63"/>
    <w:rsid w:val="00FA639B"/>
    <w:rsid w:val="00FB6386"/>
    <w:rsid w:val="00FB7ED6"/>
    <w:rsid w:val="00FC00E9"/>
    <w:rsid w:val="00FC77DE"/>
    <w:rsid w:val="00FD188A"/>
    <w:rsid w:val="00FD3D5F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A817B2"/>
    <w:rPr>
      <w:rFonts w:asciiTheme="minorHAnsi" w:eastAsiaTheme="minorHAnsi" w:hAnsiTheme="minorHAnsi" w:cstheme="minorBid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1174</Words>
  <Characters>6625</Characters>
  <Application>Microsoft Office Word</Application>
  <DocSecurity>0</DocSecurity>
  <Lines>165</Lines>
  <Paragraphs>56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7743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11</cp:revision>
  <cp:lastPrinted>1899-12-31T23:00:00Z</cp:lastPrinted>
  <dcterms:created xsi:type="dcterms:W3CDTF">2025-10-29T16:58:00Z</dcterms:created>
  <dcterms:modified xsi:type="dcterms:W3CDTF">2025-11-10T16:12:00Z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c6ed09e6-ec30-449f-a173-97f8fad99e2c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